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D29E77" w14:textId="755239DF" w:rsidR="00A713A0" w:rsidRPr="009E1E2D" w:rsidRDefault="009E1E2D" w:rsidP="009E1E2D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 w:rsidRPr="009E1E2D">
        <w:rPr>
          <w:rFonts w:ascii="Arial" w:eastAsia="MS Mincho" w:hAnsi="Arial"/>
          <w:b/>
          <w:sz w:val="24"/>
          <w:szCs w:val="24"/>
          <w:lang w:eastAsia="x-none"/>
        </w:rPr>
        <w:t>3GPP TSG</w:t>
      </w:r>
      <w:r w:rsidR="00992524">
        <w:rPr>
          <w:rFonts w:ascii="Arial" w:eastAsia="MS Mincho" w:hAnsi="Arial"/>
          <w:b/>
          <w:sz w:val="24"/>
          <w:szCs w:val="24"/>
          <w:lang w:eastAsia="x-none"/>
        </w:rPr>
        <w:t xml:space="preserve"> RAN WG2</w:t>
      </w:r>
      <w:r w:rsidRPr="009E1E2D">
        <w:rPr>
          <w:rFonts w:ascii="Arial" w:eastAsia="MS Mincho" w:hAnsi="Arial"/>
          <w:b/>
          <w:sz w:val="24"/>
          <w:szCs w:val="24"/>
          <w:lang w:eastAsia="x-none"/>
        </w:rPr>
        <w:t>#1</w:t>
      </w:r>
      <w:r w:rsidR="003C2EDD">
        <w:rPr>
          <w:rFonts w:ascii="Arial" w:eastAsia="MS Mincho" w:hAnsi="Arial"/>
          <w:b/>
          <w:sz w:val="24"/>
          <w:szCs w:val="24"/>
          <w:lang w:eastAsia="x-none"/>
        </w:rPr>
        <w:t>11</w:t>
      </w:r>
      <w:r w:rsidR="00992524">
        <w:rPr>
          <w:rFonts w:ascii="Arial" w:eastAsia="MS Mincho" w:hAnsi="Arial"/>
          <w:b/>
          <w:sz w:val="24"/>
          <w:szCs w:val="24"/>
          <w:lang w:eastAsia="x-none"/>
        </w:rPr>
        <w:t>-</w:t>
      </w:r>
      <w:r w:rsidR="009C53ED">
        <w:rPr>
          <w:rFonts w:ascii="Arial" w:eastAsia="MS Mincho" w:hAnsi="Arial"/>
          <w:b/>
          <w:sz w:val="24"/>
          <w:szCs w:val="24"/>
          <w:lang w:eastAsia="x-none"/>
        </w:rPr>
        <w:t>e</w:t>
      </w:r>
      <w:r w:rsidRPr="009E1E2D">
        <w:rPr>
          <w:rFonts w:ascii="Arial" w:eastAsia="MS Mincho" w:hAnsi="Arial"/>
          <w:b/>
          <w:sz w:val="24"/>
          <w:szCs w:val="24"/>
          <w:lang w:eastAsia="x-none"/>
        </w:rPr>
        <w:tab/>
        <w:t>R2-</w:t>
      </w:r>
      <w:r w:rsidR="009C53ED">
        <w:rPr>
          <w:rFonts w:ascii="Arial" w:eastAsia="MS Mincho" w:hAnsi="Arial"/>
          <w:b/>
          <w:sz w:val="24"/>
          <w:szCs w:val="24"/>
          <w:lang w:eastAsia="x-none"/>
        </w:rPr>
        <w:t>20</w:t>
      </w:r>
      <w:r w:rsidR="00336EA2">
        <w:rPr>
          <w:rFonts w:ascii="Arial" w:eastAsia="MS Mincho" w:hAnsi="Arial"/>
          <w:b/>
          <w:sz w:val="24"/>
          <w:szCs w:val="24"/>
          <w:lang w:eastAsia="x-none"/>
        </w:rPr>
        <w:t>07402</w:t>
      </w:r>
    </w:p>
    <w:p w14:paraId="68D774B3" w14:textId="44BC7CE7" w:rsidR="009D750A" w:rsidRPr="009B1771" w:rsidRDefault="009C53ED" w:rsidP="009E1E2D">
      <w:pPr>
        <w:widowControl w:val="0"/>
        <w:tabs>
          <w:tab w:val="left" w:pos="1701"/>
          <w:tab w:val="right" w:pos="9923"/>
        </w:tabs>
        <w:spacing w:before="120" w:after="0"/>
        <w:rPr>
          <w:rFonts w:eastAsia="맑은 고딕"/>
          <w:b/>
          <w:i/>
          <w:noProof/>
          <w:sz w:val="22"/>
          <w:szCs w:val="22"/>
          <w:lang w:eastAsia="ko-KR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E</w:t>
      </w:r>
      <w:r w:rsidR="00992524">
        <w:rPr>
          <w:rFonts w:ascii="Arial" w:eastAsia="MS Mincho" w:hAnsi="Arial"/>
          <w:b/>
          <w:sz w:val="24"/>
          <w:szCs w:val="24"/>
          <w:lang w:eastAsia="x-none"/>
        </w:rPr>
        <w:t xml:space="preserve">lectronic </w:t>
      </w:r>
      <w:r>
        <w:rPr>
          <w:rFonts w:ascii="Arial" w:eastAsia="MS Mincho" w:hAnsi="Arial"/>
          <w:b/>
          <w:sz w:val="24"/>
          <w:szCs w:val="24"/>
          <w:lang w:eastAsia="x-none"/>
        </w:rPr>
        <w:t>meeting,</w:t>
      </w:r>
      <w:r w:rsidR="009B1771" w:rsidRPr="005153B9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 w:rsidR="00B44064">
        <w:rPr>
          <w:rFonts w:ascii="Arial" w:eastAsia="MS Mincho" w:hAnsi="Arial"/>
          <w:b/>
          <w:sz w:val="24"/>
          <w:szCs w:val="24"/>
          <w:lang w:eastAsia="x-none"/>
        </w:rPr>
        <w:t>17</w:t>
      </w:r>
      <w:r w:rsidR="009B1771" w:rsidRPr="00782F34">
        <w:rPr>
          <w:rFonts w:ascii="Arial" w:eastAsia="MS Mincho" w:hAnsi="Arial"/>
          <w:b/>
          <w:sz w:val="24"/>
          <w:szCs w:val="24"/>
          <w:vertAlign w:val="superscript"/>
          <w:lang w:eastAsia="x-none"/>
        </w:rPr>
        <w:t>th</w:t>
      </w:r>
      <w:r w:rsidR="00782F34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 w:rsidR="009B1771" w:rsidRPr="005153B9">
        <w:rPr>
          <w:rFonts w:ascii="Arial" w:eastAsia="MS Mincho" w:hAnsi="Arial"/>
          <w:b/>
          <w:sz w:val="24"/>
          <w:szCs w:val="24"/>
          <w:lang w:eastAsia="x-none"/>
        </w:rPr>
        <w:t xml:space="preserve">– </w:t>
      </w:r>
      <w:r w:rsidR="00B44064">
        <w:rPr>
          <w:rFonts w:ascii="Arial" w:eastAsia="MS Mincho" w:hAnsi="Arial"/>
          <w:b/>
          <w:sz w:val="24"/>
          <w:szCs w:val="24"/>
          <w:lang w:eastAsia="x-none"/>
        </w:rPr>
        <w:t>28</w:t>
      </w:r>
      <w:r w:rsidR="009B1771" w:rsidRPr="00782F34">
        <w:rPr>
          <w:rFonts w:ascii="Arial" w:eastAsia="MS Mincho" w:hAnsi="Arial"/>
          <w:b/>
          <w:sz w:val="24"/>
          <w:szCs w:val="24"/>
          <w:vertAlign w:val="superscript"/>
          <w:lang w:eastAsia="x-none"/>
        </w:rPr>
        <w:t>th</w:t>
      </w:r>
      <w:r w:rsidR="00782F34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 w:rsidR="00B44064">
        <w:rPr>
          <w:rFonts w:ascii="Arial" w:eastAsia="MS Mincho" w:hAnsi="Arial"/>
          <w:b/>
          <w:sz w:val="24"/>
          <w:szCs w:val="24"/>
          <w:lang w:eastAsia="x-none"/>
        </w:rPr>
        <w:t>August</w:t>
      </w:r>
      <w:r w:rsidR="00992524">
        <w:rPr>
          <w:rFonts w:ascii="Arial" w:eastAsia="MS Mincho" w:hAnsi="Arial"/>
          <w:b/>
          <w:sz w:val="24"/>
          <w:szCs w:val="24"/>
          <w:lang w:eastAsia="x-none"/>
        </w:rPr>
        <w:t>,</w:t>
      </w:r>
      <w:r w:rsidR="009E1E2D">
        <w:rPr>
          <w:rFonts w:ascii="Arial" w:eastAsia="MS Mincho" w:hAnsi="Arial"/>
          <w:b/>
          <w:sz w:val="24"/>
          <w:szCs w:val="24"/>
          <w:lang w:eastAsia="x-none"/>
        </w:rPr>
        <w:t xml:space="preserve"> 20</w:t>
      </w:r>
      <w:r>
        <w:rPr>
          <w:rFonts w:ascii="Arial" w:eastAsia="MS Mincho" w:hAnsi="Arial"/>
          <w:b/>
          <w:sz w:val="24"/>
          <w:szCs w:val="24"/>
          <w:lang w:eastAsia="x-none"/>
        </w:rPr>
        <w:t>20</w:t>
      </w:r>
      <w:r w:rsidR="009E1E2D">
        <w:rPr>
          <w:rFonts w:ascii="Arial" w:eastAsia="MS Mincho" w:hAnsi="Arial"/>
          <w:b/>
          <w:sz w:val="24"/>
          <w:szCs w:val="24"/>
          <w:lang w:eastAsia="x-none"/>
        </w:rPr>
        <w:tab/>
      </w:r>
    </w:p>
    <w:p w14:paraId="2CA4EDA5" w14:textId="77777777" w:rsidR="009D750A" w:rsidRPr="009E1E2D" w:rsidRDefault="009D750A" w:rsidP="009E1E2D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</w:p>
    <w:p w14:paraId="0DAA46B1" w14:textId="77777777" w:rsidR="009E1E2D" w:rsidRPr="009E1E2D" w:rsidRDefault="009E1E2D" w:rsidP="009E1E2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72932E65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81337E">
        <w:rPr>
          <w:rFonts w:ascii="Arial" w:hAnsi="Arial" w:cs="Arial"/>
          <w:b/>
          <w:noProof/>
          <w:sz w:val="28"/>
          <w:szCs w:val="28"/>
          <w:lang w:val="en-US"/>
        </w:rPr>
        <w:t>8.8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 xml:space="preserve"> </w:t>
      </w:r>
    </w:p>
    <w:p w14:paraId="2A23BF7E" w14:textId="7C404AC0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Inc.</w:t>
      </w:r>
    </w:p>
    <w:p w14:paraId="38760A3C" w14:textId="1CC21D53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216814">
        <w:rPr>
          <w:rFonts w:ascii="Arial" w:hAnsi="Arial" w:cs="Arial"/>
          <w:b/>
          <w:noProof/>
          <w:sz w:val="28"/>
          <w:szCs w:val="28"/>
          <w:lang w:val="en-US"/>
        </w:rPr>
        <w:t>Discussion</w:t>
      </w:r>
      <w:r w:rsidR="002762A9">
        <w:rPr>
          <w:rFonts w:ascii="Arial" w:hAnsi="Arial" w:cs="Arial"/>
          <w:b/>
          <w:noProof/>
          <w:sz w:val="28"/>
          <w:szCs w:val="28"/>
          <w:lang w:val="en-US"/>
        </w:rPr>
        <w:t xml:space="preserve"> on RAN slicing</w:t>
      </w:r>
    </w:p>
    <w:p w14:paraId="237361E3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  <w:bookmarkStart w:id="0" w:name="_GoBack"/>
      <w:bookmarkEnd w:id="0"/>
    </w:p>
    <w:p w14:paraId="05AD38AC" w14:textId="269A492C" w:rsidR="00EF3917" w:rsidRDefault="00EF3917" w:rsidP="00B908A9">
      <w:pPr>
        <w:rPr>
          <w:sz w:val="22"/>
          <w:szCs w:val="22"/>
          <w:lang w:val="en-US" w:eastAsia="ko-KR"/>
        </w:rPr>
      </w:pPr>
      <w:r>
        <w:rPr>
          <w:rFonts w:hint="eastAsia"/>
          <w:sz w:val="22"/>
          <w:szCs w:val="22"/>
          <w:lang w:val="en-US" w:eastAsia="ko-KR"/>
        </w:rPr>
        <w:t xml:space="preserve">In this contribution, we would like to discuss </w:t>
      </w:r>
      <w:r w:rsidR="008C3DA2">
        <w:rPr>
          <w:sz w:val="22"/>
          <w:szCs w:val="22"/>
          <w:lang w:val="en-US" w:eastAsia="ko-KR"/>
        </w:rPr>
        <w:t xml:space="preserve">SA2 LS [1] and </w:t>
      </w:r>
      <w:r w:rsidR="004D783D">
        <w:rPr>
          <w:sz w:val="22"/>
          <w:szCs w:val="22"/>
          <w:lang w:val="en-US" w:eastAsia="ko-KR"/>
        </w:rPr>
        <w:t>considerations for further discussion</w:t>
      </w:r>
      <w:r w:rsidR="00702229">
        <w:rPr>
          <w:sz w:val="22"/>
          <w:szCs w:val="22"/>
          <w:lang w:val="en-US" w:eastAsia="ko-KR"/>
        </w:rPr>
        <w:t xml:space="preserve"> to support RAN Slicing</w:t>
      </w:r>
      <w:r w:rsidR="004D783D">
        <w:rPr>
          <w:sz w:val="22"/>
          <w:szCs w:val="22"/>
          <w:lang w:val="en-US" w:eastAsia="ko-KR"/>
        </w:rPr>
        <w:t>.</w:t>
      </w:r>
      <w:r w:rsidR="008C3DA2">
        <w:rPr>
          <w:sz w:val="22"/>
          <w:szCs w:val="22"/>
          <w:lang w:val="en-US" w:eastAsia="ko-KR"/>
        </w:rPr>
        <w:t xml:space="preserve"> </w:t>
      </w:r>
    </w:p>
    <w:p w14:paraId="00122889" w14:textId="77777777" w:rsidR="00666D22" w:rsidRDefault="00666D22" w:rsidP="00B908A9">
      <w:pPr>
        <w:rPr>
          <w:sz w:val="22"/>
          <w:szCs w:val="22"/>
          <w:lang w:val="en-US" w:eastAsia="ko-KR"/>
        </w:rPr>
      </w:pPr>
    </w:p>
    <w:p w14:paraId="00915F57" w14:textId="77777777" w:rsid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</w:p>
    <w:p w14:paraId="78F2341F" w14:textId="6F6FAFC4" w:rsidR="00A47F6B" w:rsidRPr="00A47F6B" w:rsidRDefault="00A47F6B" w:rsidP="0037637A">
      <w:pPr>
        <w:rPr>
          <w:rFonts w:ascii="Arial" w:hAnsi="Arial" w:cs="Arial"/>
          <w:sz w:val="36"/>
          <w:szCs w:val="36"/>
          <w:lang w:eastAsia="ko-KR"/>
        </w:rPr>
      </w:pPr>
      <w:r w:rsidRPr="00A47F6B">
        <w:rPr>
          <w:rFonts w:ascii="Arial" w:hAnsi="Arial" w:cs="Arial"/>
          <w:sz w:val="36"/>
          <w:szCs w:val="36"/>
          <w:lang w:eastAsia="ko-KR"/>
        </w:rPr>
        <w:t>2.1</w:t>
      </w:r>
      <w:r w:rsidR="008E0555">
        <w:rPr>
          <w:rFonts w:ascii="Arial" w:hAnsi="Arial" w:cs="Arial"/>
          <w:sz w:val="36"/>
          <w:szCs w:val="36"/>
          <w:lang w:eastAsia="ko-KR"/>
        </w:rPr>
        <w:t>.</w:t>
      </w:r>
      <w:r w:rsidR="008E0555">
        <w:rPr>
          <w:rFonts w:ascii="Arial" w:hAnsi="Arial" w:cs="Arial"/>
          <w:sz w:val="36"/>
          <w:szCs w:val="36"/>
          <w:lang w:eastAsia="ko-KR"/>
        </w:rPr>
        <w:tab/>
      </w:r>
      <w:r w:rsidR="00A34C7F">
        <w:rPr>
          <w:rFonts w:ascii="Arial" w:hAnsi="Arial" w:cs="Arial"/>
          <w:sz w:val="36"/>
          <w:szCs w:val="36"/>
          <w:lang w:eastAsia="ko-KR"/>
        </w:rPr>
        <w:t xml:space="preserve">Discussion on </w:t>
      </w:r>
      <w:r w:rsidRPr="00A47F6B">
        <w:rPr>
          <w:rFonts w:ascii="Arial" w:hAnsi="Arial" w:cs="Arial"/>
          <w:sz w:val="36"/>
          <w:szCs w:val="36"/>
          <w:lang w:eastAsia="ko-KR"/>
        </w:rPr>
        <w:t>SA2 LS</w:t>
      </w:r>
    </w:p>
    <w:p w14:paraId="2FDFB6B3" w14:textId="0EF0D620" w:rsidR="00A47F6B" w:rsidRDefault="00A47F6B" w:rsidP="00351582">
      <w:pPr>
        <w:rPr>
          <w:sz w:val="22"/>
          <w:szCs w:val="22"/>
          <w:lang w:val="en-US" w:eastAsia="ko-KR"/>
        </w:rPr>
      </w:pPr>
      <w:r>
        <w:rPr>
          <w:sz w:val="22"/>
          <w:szCs w:val="22"/>
          <w:lang w:val="en-US" w:eastAsia="ko-KR"/>
        </w:rPr>
        <w:t xml:space="preserve">In SA2 LS [1], an issue on cell selection when the frequency bands are combined with network slices has been raised. Referring to Reply </w:t>
      </w:r>
      <w:proofErr w:type="spellStart"/>
      <w:r>
        <w:rPr>
          <w:sz w:val="22"/>
          <w:szCs w:val="22"/>
          <w:lang w:val="en-US" w:eastAsia="ko-KR"/>
        </w:rPr>
        <w:t>LSes</w:t>
      </w:r>
      <w:proofErr w:type="spellEnd"/>
      <w:r>
        <w:rPr>
          <w:sz w:val="22"/>
          <w:szCs w:val="22"/>
          <w:lang w:val="en-US" w:eastAsia="ko-KR"/>
        </w:rPr>
        <w:t xml:space="preserve"> from RAN3[2] and SA1[3], we would like to show our views in this contribution.</w:t>
      </w:r>
      <w:r w:rsidR="00351582">
        <w:rPr>
          <w:sz w:val="22"/>
          <w:szCs w:val="22"/>
          <w:lang w:val="en-US" w:eastAsia="ko-KR"/>
        </w:rPr>
        <w:t xml:space="preserve"> </w:t>
      </w:r>
    </w:p>
    <w:p w14:paraId="46A418B6" w14:textId="59EB17D5" w:rsidR="00A34C7F" w:rsidRDefault="00314A3A" w:rsidP="0037637A">
      <w:pPr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For customized network management, the </w:t>
      </w:r>
      <w:r w:rsidR="00F146F4">
        <w:rPr>
          <w:sz w:val="22"/>
          <w:szCs w:val="22"/>
          <w:lang w:eastAsia="ko-KR"/>
        </w:rPr>
        <w:t xml:space="preserve">network </w:t>
      </w:r>
      <w:r>
        <w:rPr>
          <w:sz w:val="22"/>
          <w:szCs w:val="22"/>
          <w:lang w:eastAsia="ko-KR"/>
        </w:rPr>
        <w:t xml:space="preserve">operator may configure frequency bands to </w:t>
      </w:r>
      <w:r w:rsidR="00772B6E">
        <w:rPr>
          <w:sz w:val="22"/>
          <w:szCs w:val="22"/>
          <w:lang w:eastAsia="ko-KR"/>
        </w:rPr>
        <w:t xml:space="preserve">be mapped with </w:t>
      </w:r>
      <w:r>
        <w:rPr>
          <w:sz w:val="22"/>
          <w:szCs w:val="22"/>
          <w:lang w:eastAsia="ko-KR"/>
        </w:rPr>
        <w:t xml:space="preserve">particular network slice(s). </w:t>
      </w:r>
      <w:r w:rsidR="00400974">
        <w:rPr>
          <w:sz w:val="22"/>
          <w:szCs w:val="22"/>
          <w:lang w:eastAsia="ko-KR"/>
        </w:rPr>
        <w:t xml:space="preserve">When the UE is located in the coverage overlapped with different cells where one cell supports </w:t>
      </w:r>
      <w:r w:rsidR="00A34C7F">
        <w:rPr>
          <w:sz w:val="22"/>
          <w:szCs w:val="22"/>
          <w:lang w:eastAsia="ko-KR"/>
        </w:rPr>
        <w:t xml:space="preserve">all </w:t>
      </w:r>
      <w:r w:rsidR="00400974">
        <w:rPr>
          <w:sz w:val="22"/>
          <w:szCs w:val="22"/>
          <w:lang w:eastAsia="ko-KR"/>
        </w:rPr>
        <w:t>Requested S-NSSAI</w:t>
      </w:r>
      <w:r w:rsidR="00A34C7F">
        <w:rPr>
          <w:sz w:val="22"/>
          <w:szCs w:val="22"/>
          <w:lang w:eastAsia="ko-KR"/>
        </w:rPr>
        <w:t>(s)</w:t>
      </w:r>
      <w:r w:rsidR="00400974">
        <w:rPr>
          <w:sz w:val="22"/>
          <w:szCs w:val="22"/>
          <w:lang w:eastAsia="ko-KR"/>
        </w:rPr>
        <w:t xml:space="preserve"> from the UE and the other cell does support </w:t>
      </w:r>
      <w:r w:rsidR="00A34C7F">
        <w:rPr>
          <w:sz w:val="22"/>
          <w:szCs w:val="22"/>
          <w:lang w:eastAsia="ko-KR"/>
        </w:rPr>
        <w:t>none</w:t>
      </w:r>
      <w:r w:rsidR="00400974">
        <w:rPr>
          <w:sz w:val="22"/>
          <w:szCs w:val="22"/>
          <w:lang w:eastAsia="ko-KR"/>
        </w:rPr>
        <w:t xml:space="preserve"> of the Requested S-NSSAI</w:t>
      </w:r>
      <w:r w:rsidR="00A34C7F">
        <w:rPr>
          <w:sz w:val="22"/>
          <w:szCs w:val="22"/>
          <w:lang w:eastAsia="ko-KR"/>
        </w:rPr>
        <w:t>(s)</w:t>
      </w:r>
      <w:r w:rsidR="00400974">
        <w:rPr>
          <w:sz w:val="22"/>
          <w:szCs w:val="22"/>
          <w:lang w:eastAsia="ko-KR"/>
        </w:rPr>
        <w:t>,</w:t>
      </w:r>
      <w:r w:rsidR="00EF3917">
        <w:rPr>
          <w:sz w:val="22"/>
          <w:szCs w:val="22"/>
          <w:lang w:eastAsia="ko-KR"/>
        </w:rPr>
        <w:t xml:space="preserve"> the UE</w:t>
      </w:r>
      <w:r w:rsidR="00A34C7F">
        <w:rPr>
          <w:sz w:val="22"/>
          <w:szCs w:val="22"/>
          <w:lang w:eastAsia="ko-KR"/>
        </w:rPr>
        <w:t xml:space="preserve"> may select the cell not supporting none of Requested S-NSSAI per existing cell (re)selection mechanism. </w:t>
      </w:r>
      <w:r w:rsidR="0065678C">
        <w:rPr>
          <w:sz w:val="22"/>
          <w:szCs w:val="22"/>
          <w:lang w:eastAsia="ko-KR"/>
        </w:rPr>
        <w:t>This may not be a critical issue from the UE aspect because the UE may receive REGISTRATION ACCEPT including default S-NSSAI and continue the procedure.</w:t>
      </w:r>
      <w:r w:rsidR="005A6E52">
        <w:rPr>
          <w:sz w:val="22"/>
          <w:szCs w:val="22"/>
          <w:lang w:eastAsia="ko-KR"/>
        </w:rPr>
        <w:t xml:space="preserve"> However, in the worst case, the UE may need to deregister from the network. </w:t>
      </w:r>
      <w:r w:rsidR="0065678C">
        <w:rPr>
          <w:sz w:val="22"/>
          <w:szCs w:val="22"/>
          <w:lang w:eastAsia="ko-KR"/>
        </w:rPr>
        <w:t xml:space="preserve"> </w:t>
      </w:r>
      <w:r w:rsidR="00A34C7F">
        <w:rPr>
          <w:sz w:val="22"/>
          <w:szCs w:val="22"/>
          <w:lang w:eastAsia="ko-KR"/>
        </w:rPr>
        <w:t xml:space="preserve"> </w:t>
      </w:r>
    </w:p>
    <w:p w14:paraId="5C82BFED" w14:textId="4CBDBB31" w:rsidR="005A6E52" w:rsidRDefault="005A6E52" w:rsidP="0037637A">
      <w:pPr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According to </w:t>
      </w:r>
      <w:r w:rsidR="009804B2">
        <w:rPr>
          <w:sz w:val="22"/>
          <w:szCs w:val="22"/>
          <w:lang w:eastAsia="ko-KR"/>
        </w:rPr>
        <w:t xml:space="preserve">attached document in </w:t>
      </w:r>
      <w:r>
        <w:rPr>
          <w:sz w:val="22"/>
          <w:szCs w:val="22"/>
          <w:lang w:eastAsia="ko-KR"/>
        </w:rPr>
        <w:t>the LS, the current RFSP (Radio Frequency Selection Priority) mechanism does not resolve the identified issue. I</w:t>
      </w:r>
      <w:r w:rsidR="001270A5">
        <w:rPr>
          <w:sz w:val="22"/>
          <w:szCs w:val="22"/>
          <w:lang w:eastAsia="ko-KR"/>
        </w:rPr>
        <w:t xml:space="preserve">t also mentions that </w:t>
      </w:r>
      <w:r>
        <w:rPr>
          <w:sz w:val="22"/>
          <w:szCs w:val="22"/>
          <w:lang w:eastAsia="ko-KR"/>
        </w:rPr>
        <w:t xml:space="preserve">the determination of allowed NSSAI and RFSP are within the scope of SA2 and it is proposed to study how 5GC can assist to select a proper frequency band that can sufficiently support the network slices that the UE can use. </w:t>
      </w:r>
      <w:r w:rsidR="00A213ED">
        <w:rPr>
          <w:sz w:val="22"/>
          <w:szCs w:val="22"/>
          <w:lang w:eastAsia="ko-KR"/>
        </w:rPr>
        <w:t xml:space="preserve">Since SA2 sent out this LS, SA2 has not completed the discussion on this </w:t>
      </w:r>
      <w:r w:rsidR="009B3F14">
        <w:rPr>
          <w:sz w:val="22"/>
          <w:szCs w:val="22"/>
          <w:lang w:eastAsia="ko-KR"/>
        </w:rPr>
        <w:t>yet.</w:t>
      </w:r>
      <w:r w:rsidR="00A213ED">
        <w:rPr>
          <w:sz w:val="22"/>
          <w:szCs w:val="22"/>
          <w:lang w:eastAsia="ko-KR"/>
        </w:rPr>
        <w:t xml:space="preserve"> </w:t>
      </w:r>
      <w:r>
        <w:rPr>
          <w:sz w:val="22"/>
          <w:szCs w:val="22"/>
          <w:lang w:eastAsia="ko-KR"/>
        </w:rPr>
        <w:t xml:space="preserve">Therefore, we suggest to wait for SA2 output to solve the identified issue. </w:t>
      </w:r>
    </w:p>
    <w:p w14:paraId="3FF02FD0" w14:textId="41951F8B" w:rsidR="006A38EB" w:rsidRPr="00F93B96" w:rsidRDefault="006A38EB" w:rsidP="006A38EB">
      <w:pPr>
        <w:rPr>
          <w:b/>
          <w:sz w:val="22"/>
          <w:szCs w:val="22"/>
          <w:lang w:val="en-US" w:eastAsia="ko-KR"/>
        </w:rPr>
      </w:pPr>
      <w:r w:rsidRPr="00F93B96">
        <w:rPr>
          <w:rFonts w:hint="eastAsia"/>
          <w:b/>
          <w:sz w:val="22"/>
          <w:szCs w:val="22"/>
          <w:lang w:val="en-US" w:eastAsia="ko-KR"/>
        </w:rPr>
        <w:t>Proposal</w:t>
      </w:r>
      <w:r w:rsidRPr="00F93B96">
        <w:rPr>
          <w:b/>
          <w:sz w:val="22"/>
          <w:szCs w:val="22"/>
          <w:lang w:val="en-US" w:eastAsia="ko-KR"/>
        </w:rPr>
        <w:t xml:space="preserve"> 1</w:t>
      </w:r>
      <w:r w:rsidRPr="00F93B96">
        <w:rPr>
          <w:rFonts w:hint="eastAsia"/>
          <w:b/>
          <w:sz w:val="22"/>
          <w:szCs w:val="22"/>
          <w:lang w:val="en-US" w:eastAsia="ko-KR"/>
        </w:rPr>
        <w:t xml:space="preserve">. </w:t>
      </w:r>
      <w:r w:rsidRPr="00F93B96">
        <w:rPr>
          <w:b/>
          <w:sz w:val="22"/>
          <w:szCs w:val="22"/>
          <w:lang w:val="en-US" w:eastAsia="ko-KR"/>
        </w:rPr>
        <w:t>Suggest to wait for SA2 output to solve the identified issue</w:t>
      </w:r>
      <w:r w:rsidR="009804B2">
        <w:rPr>
          <w:b/>
          <w:sz w:val="22"/>
          <w:szCs w:val="22"/>
          <w:lang w:val="en-US" w:eastAsia="ko-KR"/>
        </w:rPr>
        <w:t xml:space="preserve"> in the LS</w:t>
      </w:r>
      <w:r w:rsidRPr="00F93B96">
        <w:rPr>
          <w:b/>
          <w:sz w:val="22"/>
          <w:szCs w:val="22"/>
          <w:lang w:val="en-US" w:eastAsia="ko-KR"/>
        </w:rPr>
        <w:t xml:space="preserve">. </w:t>
      </w:r>
    </w:p>
    <w:p w14:paraId="6919F884" w14:textId="77777777" w:rsidR="000326D9" w:rsidRDefault="000326D9" w:rsidP="0037637A">
      <w:pPr>
        <w:rPr>
          <w:sz w:val="22"/>
          <w:szCs w:val="22"/>
          <w:lang w:val="en-US" w:eastAsia="ko-KR"/>
        </w:rPr>
      </w:pPr>
    </w:p>
    <w:p w14:paraId="256391EF" w14:textId="12950685" w:rsidR="00835FD5" w:rsidRPr="00A47F6B" w:rsidRDefault="00835FD5" w:rsidP="00835FD5">
      <w:pPr>
        <w:rPr>
          <w:rFonts w:ascii="Arial" w:hAnsi="Arial" w:cs="Arial"/>
          <w:sz w:val="36"/>
          <w:szCs w:val="36"/>
          <w:lang w:eastAsia="ko-KR"/>
        </w:rPr>
      </w:pPr>
      <w:r w:rsidRPr="00A47F6B">
        <w:rPr>
          <w:rFonts w:ascii="Arial" w:hAnsi="Arial" w:cs="Arial"/>
          <w:sz w:val="36"/>
          <w:szCs w:val="36"/>
          <w:lang w:eastAsia="ko-KR"/>
        </w:rPr>
        <w:t>2.1</w:t>
      </w:r>
      <w:r>
        <w:rPr>
          <w:rFonts w:ascii="Arial" w:hAnsi="Arial" w:cs="Arial"/>
          <w:sz w:val="36"/>
          <w:szCs w:val="36"/>
          <w:lang w:eastAsia="ko-KR"/>
        </w:rPr>
        <w:t>.</w:t>
      </w:r>
      <w:r>
        <w:rPr>
          <w:rFonts w:ascii="Arial" w:hAnsi="Arial" w:cs="Arial"/>
          <w:sz w:val="36"/>
          <w:szCs w:val="36"/>
          <w:lang w:eastAsia="ko-KR"/>
        </w:rPr>
        <w:tab/>
        <w:t>Considerations on RAN Slicing</w:t>
      </w:r>
      <w:r w:rsidR="00377EEC">
        <w:rPr>
          <w:rFonts w:ascii="Arial" w:hAnsi="Arial" w:cs="Arial"/>
          <w:sz w:val="36"/>
          <w:szCs w:val="36"/>
          <w:lang w:eastAsia="ko-KR"/>
        </w:rPr>
        <w:t xml:space="preserve"> in Rel-17</w:t>
      </w:r>
    </w:p>
    <w:p w14:paraId="073207D8" w14:textId="4797C512" w:rsidR="00835FD5" w:rsidRPr="009804B2" w:rsidRDefault="00463C7E" w:rsidP="0037637A">
      <w:pPr>
        <w:rPr>
          <w:sz w:val="22"/>
          <w:szCs w:val="22"/>
          <w:lang w:val="en-US" w:eastAsia="ko-KR"/>
        </w:rPr>
      </w:pPr>
      <w:r>
        <w:rPr>
          <w:rFonts w:hint="eastAsia"/>
          <w:sz w:val="22"/>
          <w:szCs w:val="22"/>
          <w:lang w:val="en-US" w:eastAsia="ko-KR"/>
        </w:rPr>
        <w:t>T</w:t>
      </w:r>
      <w:r>
        <w:rPr>
          <w:sz w:val="22"/>
          <w:szCs w:val="22"/>
          <w:lang w:val="en-US" w:eastAsia="ko-KR"/>
        </w:rPr>
        <w:t>h</w:t>
      </w:r>
      <w:r>
        <w:rPr>
          <w:rFonts w:hint="eastAsia"/>
          <w:sz w:val="22"/>
          <w:szCs w:val="22"/>
          <w:lang w:val="en-US" w:eastAsia="ko-KR"/>
        </w:rPr>
        <w:t xml:space="preserve">e </w:t>
      </w:r>
      <w:r>
        <w:rPr>
          <w:sz w:val="22"/>
          <w:szCs w:val="22"/>
          <w:lang w:val="en-US" w:eastAsia="ko-KR"/>
        </w:rPr>
        <w:t xml:space="preserve">following is objectives </w:t>
      </w:r>
      <w:r w:rsidR="00522BA4">
        <w:rPr>
          <w:sz w:val="22"/>
          <w:szCs w:val="22"/>
          <w:lang w:val="en-US" w:eastAsia="ko-KR"/>
        </w:rPr>
        <w:t>for</w:t>
      </w:r>
      <w:r>
        <w:rPr>
          <w:sz w:val="22"/>
          <w:szCs w:val="22"/>
          <w:lang w:val="en-US" w:eastAsia="ko-KR"/>
        </w:rPr>
        <w:t xml:space="preserve"> RAN Slicing SI.</w:t>
      </w:r>
      <w:r w:rsidR="00785076">
        <w:rPr>
          <w:sz w:val="22"/>
          <w:szCs w:val="22"/>
          <w:lang w:val="en-US" w:eastAsia="ko-KR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326D9" w14:paraId="0F88BCC2" w14:textId="77777777" w:rsidTr="000326D9">
        <w:tc>
          <w:tcPr>
            <w:tcW w:w="9631" w:type="dxa"/>
          </w:tcPr>
          <w:p w14:paraId="7DA4296B" w14:textId="77777777" w:rsidR="00463C7E" w:rsidRPr="004D2ABE" w:rsidRDefault="00463C7E" w:rsidP="00463C7E">
            <w:pPr>
              <w:pStyle w:val="B1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</w:rPr>
            </w:pPr>
            <w:r w:rsidRPr="001A2DD1">
              <w:rPr>
                <w:rFonts w:eastAsia="Times New Roman"/>
              </w:rPr>
              <w:t xml:space="preserve">Study mechanisms to enable UE fast access to the </w:t>
            </w:r>
            <w:r>
              <w:rPr>
                <w:rFonts w:eastAsia="SimSun" w:hint="eastAsia"/>
                <w:lang w:eastAsia="zh-CN"/>
              </w:rPr>
              <w:t xml:space="preserve">cell supporting the intended </w:t>
            </w:r>
            <w:r w:rsidRPr="001A2DD1">
              <w:rPr>
                <w:rFonts w:eastAsia="Times New Roman"/>
              </w:rPr>
              <w:t>slice</w:t>
            </w:r>
            <w:r>
              <w:rPr>
                <w:rFonts w:eastAsia="SimSun" w:hint="eastAsia"/>
                <w:lang w:eastAsia="zh-CN"/>
              </w:rPr>
              <w:t xml:space="preserve">, including </w:t>
            </w:r>
            <w:r w:rsidRPr="004D2ABE">
              <w:rPr>
                <w:rFonts w:eastAsia="Times New Roman"/>
              </w:rPr>
              <w:t>[RAN2]</w:t>
            </w:r>
          </w:p>
          <w:p w14:paraId="1DD5DC94" w14:textId="77777777" w:rsidR="00463C7E" w:rsidRPr="001A2DD1" w:rsidRDefault="00463C7E" w:rsidP="00463C7E">
            <w:pPr>
              <w:pStyle w:val="B1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</w:rPr>
            </w:pPr>
            <w:r w:rsidRPr="001A2DD1">
              <w:rPr>
                <w:rFonts w:eastAsia="Times New Roman"/>
              </w:rPr>
              <w:t>Slice based cell reselection</w:t>
            </w:r>
            <w:r>
              <w:rPr>
                <w:rFonts w:eastAsia="SimSun" w:hint="eastAsia"/>
                <w:lang w:eastAsia="zh-CN"/>
              </w:rPr>
              <w:t xml:space="preserve"> under network control</w:t>
            </w:r>
          </w:p>
          <w:p w14:paraId="307BEECF" w14:textId="77777777" w:rsidR="00463C7E" w:rsidRPr="001A2DD1" w:rsidRDefault="00463C7E" w:rsidP="00463C7E">
            <w:pPr>
              <w:pStyle w:val="B1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</w:rPr>
            </w:pPr>
            <w:r w:rsidRPr="001A2DD1">
              <w:rPr>
                <w:rFonts w:eastAsia="Times New Roman"/>
              </w:rPr>
              <w:t>Slice based RACH configuration</w:t>
            </w:r>
            <w:r>
              <w:rPr>
                <w:rFonts w:eastAsia="SimSun" w:hint="eastAsia"/>
                <w:lang w:eastAsia="zh-CN"/>
              </w:rPr>
              <w:t xml:space="preserve"> or access barring</w:t>
            </w:r>
          </w:p>
          <w:p w14:paraId="1D855B42" w14:textId="77777777" w:rsidR="00463C7E" w:rsidRDefault="00463C7E" w:rsidP="00463C7E">
            <w:pPr>
              <w:pStyle w:val="B1"/>
              <w:spacing w:after="0"/>
              <w:ind w:leftChars="284" w:firstLineChars="50" w:firstLine="10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 Note: whether the existing mechanism can meet this scenario or requirement can be studied.</w:t>
            </w:r>
          </w:p>
          <w:p w14:paraId="1BCB957E" w14:textId="77777777" w:rsidR="00463C7E" w:rsidRDefault="00463C7E" w:rsidP="000A4BEF">
            <w:pPr>
              <w:pStyle w:val="B1"/>
              <w:spacing w:after="0"/>
              <w:ind w:left="0" w:firstLine="0"/>
              <w:rPr>
                <w:rFonts w:eastAsia="SimSun"/>
                <w:lang w:eastAsia="zh-CN"/>
              </w:rPr>
            </w:pPr>
          </w:p>
          <w:p w14:paraId="6C32B87F" w14:textId="77777777" w:rsidR="00463C7E" w:rsidRDefault="00463C7E" w:rsidP="00463C7E">
            <w:pPr>
              <w:rPr>
                <w:bCs/>
                <w:lang w:val="en-US" w:eastAsia="zh-CN"/>
              </w:rPr>
            </w:pPr>
            <w:r w:rsidRPr="00A23E70">
              <w:rPr>
                <w:rFonts w:hint="eastAsia"/>
                <w:bCs/>
                <w:lang w:val="en-US"/>
              </w:rPr>
              <w:lastRenderedPageBreak/>
              <w:t xml:space="preserve">Note: </w:t>
            </w:r>
            <w:r w:rsidRPr="00A23E70">
              <w:rPr>
                <w:rFonts w:hint="eastAsia"/>
                <w:bCs/>
                <w:lang w:val="en-US" w:eastAsia="zh-CN"/>
              </w:rPr>
              <w:t>This study item should t</w:t>
            </w:r>
            <w:r w:rsidRPr="00A23E70">
              <w:rPr>
                <w:bCs/>
                <w:lang w:val="en-US"/>
              </w:rPr>
              <w:t>ake SA2 output on slicing enhancement into consideration</w:t>
            </w:r>
            <w:r w:rsidRPr="00A23E70">
              <w:rPr>
                <w:rFonts w:hint="eastAsia"/>
                <w:bCs/>
                <w:lang w:val="en-US" w:eastAsia="zh-CN"/>
              </w:rPr>
              <w:t xml:space="preserve"> if </w:t>
            </w:r>
            <w:r w:rsidRPr="00A23E70">
              <w:rPr>
                <w:bCs/>
                <w:lang w:val="en-US"/>
              </w:rPr>
              <w:t>RAN impacts are identified</w:t>
            </w:r>
            <w:r w:rsidRPr="00A23E70">
              <w:rPr>
                <w:rFonts w:hint="eastAsia"/>
                <w:bCs/>
                <w:lang w:val="en-US" w:eastAsia="zh-CN"/>
              </w:rPr>
              <w:t>.</w:t>
            </w:r>
          </w:p>
          <w:p w14:paraId="312C676E" w14:textId="3022DBC5" w:rsidR="000326D9" w:rsidRPr="000A4BEF" w:rsidRDefault="00463C7E" w:rsidP="0037637A">
            <w:pPr>
              <w:rPr>
                <w:rFonts w:eastAsia="SimSun"/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 xml:space="preserve">Note: </w:t>
            </w:r>
            <w:r w:rsidRPr="007806F2">
              <w:rPr>
                <w:bCs/>
                <w:lang w:val="en-US" w:eastAsia="zh-CN"/>
              </w:rPr>
              <w:t>The use of RAN slicing i</w:t>
            </w:r>
            <w:r>
              <w:rPr>
                <w:bCs/>
                <w:lang w:val="en-US" w:eastAsia="zh-CN"/>
              </w:rPr>
              <w:t>n given cells shall not prevent</w:t>
            </w:r>
            <w:r>
              <w:rPr>
                <w:rFonts w:hint="eastAsia"/>
                <w:bCs/>
                <w:lang w:val="en-US" w:eastAsia="zh-CN"/>
              </w:rPr>
              <w:t xml:space="preserve"> from</w:t>
            </w:r>
            <w:r>
              <w:rPr>
                <w:bCs/>
                <w:lang w:val="en-US" w:eastAsia="zh-CN"/>
              </w:rPr>
              <w:t xml:space="preserve"> accessibility </w:t>
            </w:r>
            <w:r>
              <w:rPr>
                <w:rFonts w:hint="eastAsia"/>
                <w:bCs/>
                <w:lang w:val="en-US" w:eastAsia="zh-CN"/>
              </w:rPr>
              <w:t xml:space="preserve">for </w:t>
            </w:r>
            <w:r w:rsidRPr="007806F2">
              <w:rPr>
                <w:bCs/>
                <w:lang w:val="en-US" w:eastAsia="zh-CN"/>
              </w:rPr>
              <w:t>Rel-15 and Rel-16 UEs.</w:t>
            </w:r>
          </w:p>
        </w:tc>
      </w:tr>
    </w:tbl>
    <w:p w14:paraId="245FCF39" w14:textId="77777777" w:rsidR="000326D9" w:rsidRDefault="000326D9" w:rsidP="0037637A">
      <w:pPr>
        <w:rPr>
          <w:sz w:val="22"/>
          <w:szCs w:val="22"/>
          <w:lang w:eastAsia="ko-KR"/>
        </w:rPr>
      </w:pPr>
    </w:p>
    <w:p w14:paraId="247017D6" w14:textId="42782678" w:rsidR="001107A7" w:rsidRDefault="001107A7" w:rsidP="0037637A">
      <w:pPr>
        <w:rPr>
          <w:sz w:val="22"/>
          <w:szCs w:val="22"/>
          <w:lang w:eastAsia="ko-KR"/>
        </w:rPr>
      </w:pPr>
      <w:r>
        <w:rPr>
          <w:sz w:val="22"/>
          <w:szCs w:val="22"/>
          <w:lang w:val="en-US" w:eastAsia="ko-KR"/>
        </w:rPr>
        <w:t xml:space="preserve">To discuss solutions and suggest enhancement on RAN functionality, outputs from other WGs, </w:t>
      </w:r>
      <w:r w:rsidR="00BC1EC9">
        <w:rPr>
          <w:sz w:val="22"/>
          <w:szCs w:val="22"/>
          <w:lang w:val="en-US" w:eastAsia="ko-KR"/>
        </w:rPr>
        <w:t xml:space="preserve">especially </w:t>
      </w:r>
      <w:r>
        <w:rPr>
          <w:sz w:val="22"/>
          <w:szCs w:val="22"/>
          <w:lang w:val="en-US" w:eastAsia="ko-KR"/>
        </w:rPr>
        <w:t>SA2, are important to save discussion time especially during electronic meetings.</w:t>
      </w:r>
      <w:r w:rsidR="000A4BEF">
        <w:rPr>
          <w:sz w:val="22"/>
          <w:szCs w:val="22"/>
          <w:lang w:val="en-US" w:eastAsia="ko-KR"/>
        </w:rPr>
        <w:t xml:space="preserve"> To enhance </w:t>
      </w:r>
      <w:r w:rsidR="008D5A36">
        <w:rPr>
          <w:sz w:val="22"/>
          <w:szCs w:val="22"/>
          <w:lang w:val="en-US" w:eastAsia="ko-KR"/>
        </w:rPr>
        <w:t xml:space="preserve">RAN </w:t>
      </w:r>
      <w:r w:rsidR="000A4BEF">
        <w:rPr>
          <w:sz w:val="22"/>
          <w:szCs w:val="22"/>
          <w:lang w:val="en-US" w:eastAsia="ko-KR"/>
        </w:rPr>
        <w:t>functionality</w:t>
      </w:r>
      <w:r w:rsidR="004313DE">
        <w:rPr>
          <w:sz w:val="22"/>
          <w:szCs w:val="22"/>
          <w:lang w:val="en-US" w:eastAsia="ko-KR"/>
        </w:rPr>
        <w:t xml:space="preserve"> in RAN2</w:t>
      </w:r>
      <w:r w:rsidR="000A4BEF">
        <w:rPr>
          <w:sz w:val="22"/>
          <w:szCs w:val="22"/>
          <w:lang w:val="en-US" w:eastAsia="ko-KR"/>
        </w:rPr>
        <w:t>, slice configuration may need to be excha</w:t>
      </w:r>
      <w:r w:rsidR="00E251FA">
        <w:rPr>
          <w:sz w:val="22"/>
          <w:szCs w:val="22"/>
          <w:lang w:val="en-US" w:eastAsia="ko-KR"/>
        </w:rPr>
        <w:t xml:space="preserve">nged between the UE and the </w:t>
      </w:r>
      <w:proofErr w:type="spellStart"/>
      <w:r w:rsidR="00E251FA">
        <w:rPr>
          <w:sz w:val="22"/>
          <w:szCs w:val="22"/>
          <w:lang w:val="en-US" w:eastAsia="ko-KR"/>
        </w:rPr>
        <w:t>gNB</w:t>
      </w:r>
      <w:proofErr w:type="spellEnd"/>
      <w:r w:rsidR="00E251FA">
        <w:rPr>
          <w:sz w:val="22"/>
          <w:szCs w:val="22"/>
          <w:lang w:val="en-US" w:eastAsia="ko-KR"/>
        </w:rPr>
        <w:t xml:space="preserve">. </w:t>
      </w:r>
      <w:r w:rsidR="000A4BEF">
        <w:rPr>
          <w:sz w:val="22"/>
          <w:szCs w:val="22"/>
          <w:lang w:val="en-US" w:eastAsia="ko-KR"/>
        </w:rPr>
        <w:t xml:space="preserve">As network slice configuration is up to network operators, </w:t>
      </w:r>
      <w:r w:rsidR="008D5A36">
        <w:rPr>
          <w:sz w:val="22"/>
          <w:szCs w:val="22"/>
          <w:lang w:val="en-US" w:eastAsia="ko-KR"/>
        </w:rPr>
        <w:t xml:space="preserve">what kind of slice information </w:t>
      </w:r>
      <w:r w:rsidR="00BC1EC9">
        <w:rPr>
          <w:sz w:val="22"/>
          <w:szCs w:val="22"/>
          <w:lang w:val="en-US" w:eastAsia="ko-KR"/>
        </w:rPr>
        <w:t>could</w:t>
      </w:r>
      <w:r w:rsidR="008D5A36">
        <w:rPr>
          <w:sz w:val="22"/>
          <w:szCs w:val="22"/>
          <w:lang w:val="en-US" w:eastAsia="ko-KR"/>
        </w:rPr>
        <w:t xml:space="preserve"> be informed in RAN</w:t>
      </w:r>
      <w:r w:rsidR="00BC1EC9">
        <w:rPr>
          <w:sz w:val="22"/>
          <w:szCs w:val="22"/>
          <w:lang w:val="en-US" w:eastAsia="ko-KR"/>
        </w:rPr>
        <w:t xml:space="preserve"> is questionable, considering security as well as signaling overhead. </w:t>
      </w:r>
      <w:r w:rsidR="00BC61DC">
        <w:rPr>
          <w:sz w:val="22"/>
          <w:szCs w:val="22"/>
          <w:lang w:val="en-US" w:eastAsia="ko-KR"/>
        </w:rPr>
        <w:t>As far as we know, SA2 has different understandings regarding operating frequency configuration among TAs/RA and started discussion on this issue</w:t>
      </w:r>
      <w:r w:rsidR="001F53CB">
        <w:rPr>
          <w:sz w:val="22"/>
          <w:szCs w:val="22"/>
          <w:lang w:val="en-US" w:eastAsia="ko-KR"/>
        </w:rPr>
        <w:t xml:space="preserve">. </w:t>
      </w:r>
      <w:r w:rsidR="00BC61DC">
        <w:rPr>
          <w:sz w:val="22"/>
          <w:szCs w:val="22"/>
          <w:lang w:val="en-US" w:eastAsia="ko-KR"/>
        </w:rPr>
        <w:t xml:space="preserve">So, we prefer to wait for SA2 progress </w:t>
      </w:r>
      <w:r w:rsidR="00AF0DE7">
        <w:rPr>
          <w:sz w:val="22"/>
          <w:szCs w:val="22"/>
          <w:lang w:val="en-US" w:eastAsia="ko-KR"/>
        </w:rPr>
        <w:t xml:space="preserve">and </w:t>
      </w:r>
      <w:r w:rsidR="00377EEC">
        <w:rPr>
          <w:sz w:val="22"/>
          <w:szCs w:val="22"/>
          <w:lang w:val="en-US" w:eastAsia="ko-KR"/>
        </w:rPr>
        <w:t>start</w:t>
      </w:r>
      <w:r w:rsidR="00AF0DE7">
        <w:rPr>
          <w:sz w:val="22"/>
          <w:szCs w:val="22"/>
          <w:lang w:val="en-US" w:eastAsia="ko-KR"/>
        </w:rPr>
        <w:t xml:space="preserve"> RAN2 discussion </w:t>
      </w:r>
      <w:r w:rsidR="00377EEC">
        <w:rPr>
          <w:sz w:val="22"/>
          <w:szCs w:val="22"/>
          <w:lang w:val="en-US" w:eastAsia="ko-KR"/>
        </w:rPr>
        <w:t>if RAN impacts are identified by SA2</w:t>
      </w:r>
      <w:r w:rsidR="00877E31">
        <w:rPr>
          <w:sz w:val="22"/>
          <w:szCs w:val="22"/>
          <w:lang w:val="en-US" w:eastAsia="ko-KR"/>
        </w:rPr>
        <w:t xml:space="preserve"> in Rel-17</w:t>
      </w:r>
      <w:r w:rsidR="00377EEC">
        <w:rPr>
          <w:sz w:val="22"/>
          <w:szCs w:val="22"/>
          <w:lang w:val="en-US" w:eastAsia="ko-KR"/>
        </w:rPr>
        <w:t xml:space="preserve">. </w:t>
      </w:r>
      <w:r w:rsidR="00BC61DC">
        <w:rPr>
          <w:sz w:val="22"/>
          <w:szCs w:val="22"/>
          <w:lang w:val="en-US" w:eastAsia="ko-KR"/>
        </w:rPr>
        <w:t xml:space="preserve">   </w:t>
      </w:r>
      <w:r w:rsidR="008D5A36">
        <w:rPr>
          <w:sz w:val="22"/>
          <w:szCs w:val="22"/>
          <w:lang w:val="en-US" w:eastAsia="ko-KR"/>
        </w:rPr>
        <w:t xml:space="preserve"> </w:t>
      </w:r>
      <w:r w:rsidR="00694E99">
        <w:rPr>
          <w:sz w:val="22"/>
          <w:szCs w:val="22"/>
          <w:lang w:val="en-US" w:eastAsia="ko-KR"/>
        </w:rPr>
        <w:t xml:space="preserve"> </w:t>
      </w:r>
      <w:r>
        <w:rPr>
          <w:sz w:val="22"/>
          <w:szCs w:val="22"/>
          <w:lang w:val="en-US" w:eastAsia="ko-KR"/>
        </w:rPr>
        <w:t xml:space="preserve"> </w:t>
      </w:r>
    </w:p>
    <w:p w14:paraId="2FC8F418" w14:textId="0236B162" w:rsidR="00605C0A" w:rsidRPr="00605C0A" w:rsidRDefault="00605C0A" w:rsidP="00605C0A">
      <w:pPr>
        <w:rPr>
          <w:b/>
          <w:sz w:val="22"/>
          <w:szCs w:val="22"/>
        </w:rPr>
      </w:pPr>
      <w:r w:rsidRPr="00605C0A">
        <w:rPr>
          <w:rFonts w:hint="eastAsia"/>
          <w:b/>
          <w:sz w:val="22"/>
          <w:szCs w:val="22"/>
        </w:rPr>
        <w:t xml:space="preserve">Proposal </w:t>
      </w:r>
      <w:r w:rsidR="00AF0DE7">
        <w:rPr>
          <w:b/>
          <w:sz w:val="22"/>
          <w:szCs w:val="22"/>
        </w:rPr>
        <w:t>2</w:t>
      </w:r>
      <w:r w:rsidRPr="00605C0A">
        <w:rPr>
          <w:rFonts w:hint="eastAsia"/>
          <w:b/>
          <w:sz w:val="22"/>
          <w:szCs w:val="22"/>
        </w:rPr>
        <w:t xml:space="preserve">. </w:t>
      </w:r>
      <w:r w:rsidR="00377EEC">
        <w:rPr>
          <w:b/>
          <w:sz w:val="22"/>
          <w:szCs w:val="22"/>
        </w:rPr>
        <w:t>Suggest t</w:t>
      </w:r>
      <w:r w:rsidR="00377EEC" w:rsidRPr="00377EEC">
        <w:rPr>
          <w:b/>
          <w:sz w:val="22"/>
          <w:szCs w:val="22"/>
        </w:rPr>
        <w:t xml:space="preserve">o </w:t>
      </w:r>
      <w:r w:rsidR="00377EEC">
        <w:rPr>
          <w:b/>
          <w:sz w:val="22"/>
          <w:szCs w:val="22"/>
          <w:lang w:val="en-US" w:eastAsia="ko-KR"/>
        </w:rPr>
        <w:t>begin</w:t>
      </w:r>
      <w:r w:rsidR="00377EEC" w:rsidRPr="00377EEC">
        <w:rPr>
          <w:b/>
          <w:sz w:val="22"/>
          <w:szCs w:val="22"/>
          <w:lang w:val="en-US" w:eastAsia="ko-KR"/>
        </w:rPr>
        <w:t xml:space="preserve"> RAN2</w:t>
      </w:r>
      <w:r w:rsidR="00377EEC">
        <w:rPr>
          <w:b/>
          <w:sz w:val="22"/>
          <w:szCs w:val="22"/>
          <w:lang w:val="en-US" w:eastAsia="ko-KR"/>
        </w:rPr>
        <w:t xml:space="preserve"> discussion on RAN Slicing</w:t>
      </w:r>
      <w:r w:rsidR="00377EEC" w:rsidRPr="00377EEC">
        <w:rPr>
          <w:b/>
          <w:sz w:val="22"/>
          <w:szCs w:val="22"/>
          <w:lang w:val="en-US" w:eastAsia="ko-KR"/>
        </w:rPr>
        <w:t xml:space="preserve"> if RAN impacts are identified by SA2</w:t>
      </w:r>
      <w:r w:rsidR="00377EEC">
        <w:rPr>
          <w:b/>
          <w:sz w:val="22"/>
          <w:szCs w:val="22"/>
          <w:lang w:val="en-US" w:eastAsia="ko-KR"/>
        </w:rPr>
        <w:t xml:space="preserve"> in Rel-17</w:t>
      </w:r>
      <w:r w:rsidR="007F7A81" w:rsidRPr="00377EEC">
        <w:rPr>
          <w:b/>
          <w:sz w:val="22"/>
          <w:szCs w:val="22"/>
        </w:rPr>
        <w:t>.</w:t>
      </w:r>
      <w:r w:rsidR="007F7A81">
        <w:rPr>
          <w:b/>
          <w:sz w:val="22"/>
          <w:szCs w:val="22"/>
        </w:rPr>
        <w:t xml:space="preserve"> </w:t>
      </w:r>
    </w:p>
    <w:p w14:paraId="3F8F52DD" w14:textId="77777777" w:rsidR="00C4661F" w:rsidRPr="00605C0A" w:rsidRDefault="00C4661F" w:rsidP="0037637A">
      <w:pPr>
        <w:rPr>
          <w:sz w:val="22"/>
          <w:szCs w:val="22"/>
          <w:lang w:eastAsia="ko-KR"/>
        </w:rPr>
      </w:pPr>
    </w:p>
    <w:p w14:paraId="62210788" w14:textId="77777777" w:rsidR="00B86AD1" w:rsidRPr="00114012" w:rsidRDefault="00B86AD1" w:rsidP="009859A0">
      <w:pPr>
        <w:rPr>
          <w:rFonts w:ascii="Arial" w:hAnsi="Arial" w:cs="Arial"/>
          <w:lang w:eastAsia="ko-KR"/>
        </w:rPr>
      </w:pPr>
    </w:p>
    <w:p w14:paraId="4A00B203" w14:textId="20AB2E6E" w:rsidR="009859A0" w:rsidRDefault="009859A0" w:rsidP="009859A0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="00B86AD1">
        <w:rPr>
          <w:noProof/>
          <w:lang w:val="en-US" w:eastAsia="ko-KR"/>
        </w:rPr>
        <w:t>Conclusion</w:t>
      </w:r>
    </w:p>
    <w:p w14:paraId="78618299" w14:textId="795FC98E" w:rsidR="009859A0" w:rsidRPr="00725694" w:rsidRDefault="00F147BE" w:rsidP="00A6542B">
      <w:pPr>
        <w:rPr>
          <w:sz w:val="22"/>
          <w:szCs w:val="22"/>
          <w:lang w:eastAsia="ko-KR"/>
        </w:rPr>
      </w:pPr>
      <w:r w:rsidRPr="00725694">
        <w:rPr>
          <w:sz w:val="22"/>
          <w:szCs w:val="22"/>
          <w:lang w:eastAsia="ko-KR"/>
        </w:rPr>
        <w:t xml:space="preserve">Based on the discussion, we propose the following: </w:t>
      </w:r>
    </w:p>
    <w:p w14:paraId="74FC4B1D" w14:textId="77777777" w:rsidR="00377EEC" w:rsidRPr="00F93B96" w:rsidRDefault="00377EEC" w:rsidP="00377EEC">
      <w:pPr>
        <w:rPr>
          <w:b/>
          <w:sz w:val="22"/>
          <w:szCs w:val="22"/>
          <w:lang w:val="en-US" w:eastAsia="ko-KR"/>
        </w:rPr>
      </w:pPr>
      <w:r w:rsidRPr="00F93B96">
        <w:rPr>
          <w:rFonts w:hint="eastAsia"/>
          <w:b/>
          <w:sz w:val="22"/>
          <w:szCs w:val="22"/>
          <w:lang w:val="en-US" w:eastAsia="ko-KR"/>
        </w:rPr>
        <w:t>Proposal</w:t>
      </w:r>
      <w:r w:rsidRPr="00F93B96">
        <w:rPr>
          <w:b/>
          <w:sz w:val="22"/>
          <w:szCs w:val="22"/>
          <w:lang w:val="en-US" w:eastAsia="ko-KR"/>
        </w:rPr>
        <w:t xml:space="preserve"> 1</w:t>
      </w:r>
      <w:r w:rsidRPr="00F93B96">
        <w:rPr>
          <w:rFonts w:hint="eastAsia"/>
          <w:b/>
          <w:sz w:val="22"/>
          <w:szCs w:val="22"/>
          <w:lang w:val="en-US" w:eastAsia="ko-KR"/>
        </w:rPr>
        <w:t xml:space="preserve">. </w:t>
      </w:r>
      <w:r w:rsidRPr="00F93B96">
        <w:rPr>
          <w:b/>
          <w:sz w:val="22"/>
          <w:szCs w:val="22"/>
          <w:lang w:val="en-US" w:eastAsia="ko-KR"/>
        </w:rPr>
        <w:t>Suggest to wait for SA2 output to solve the identified issue</w:t>
      </w:r>
      <w:r>
        <w:rPr>
          <w:b/>
          <w:sz w:val="22"/>
          <w:szCs w:val="22"/>
          <w:lang w:val="en-US" w:eastAsia="ko-KR"/>
        </w:rPr>
        <w:t xml:space="preserve"> in the LS</w:t>
      </w:r>
      <w:r w:rsidRPr="00F93B96">
        <w:rPr>
          <w:b/>
          <w:sz w:val="22"/>
          <w:szCs w:val="22"/>
          <w:lang w:val="en-US" w:eastAsia="ko-KR"/>
        </w:rPr>
        <w:t xml:space="preserve">. </w:t>
      </w:r>
    </w:p>
    <w:p w14:paraId="2FB4D390" w14:textId="77777777" w:rsidR="00377EEC" w:rsidRPr="00605C0A" w:rsidRDefault="00377EEC" w:rsidP="00377EEC">
      <w:pPr>
        <w:rPr>
          <w:b/>
          <w:sz w:val="22"/>
          <w:szCs w:val="22"/>
        </w:rPr>
      </w:pPr>
      <w:r w:rsidRPr="00605C0A">
        <w:rPr>
          <w:rFonts w:hint="eastAsia"/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2</w:t>
      </w:r>
      <w:r w:rsidRPr="00605C0A">
        <w:rPr>
          <w:rFonts w:hint="eastAsia"/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Suggest t</w:t>
      </w:r>
      <w:r w:rsidRPr="00377EEC">
        <w:rPr>
          <w:b/>
          <w:sz w:val="22"/>
          <w:szCs w:val="22"/>
        </w:rPr>
        <w:t xml:space="preserve">o </w:t>
      </w:r>
      <w:r>
        <w:rPr>
          <w:b/>
          <w:sz w:val="22"/>
          <w:szCs w:val="22"/>
          <w:lang w:val="en-US" w:eastAsia="ko-KR"/>
        </w:rPr>
        <w:t>begin</w:t>
      </w:r>
      <w:r w:rsidRPr="00377EEC">
        <w:rPr>
          <w:b/>
          <w:sz w:val="22"/>
          <w:szCs w:val="22"/>
          <w:lang w:val="en-US" w:eastAsia="ko-KR"/>
        </w:rPr>
        <w:t xml:space="preserve"> RAN2</w:t>
      </w:r>
      <w:r>
        <w:rPr>
          <w:b/>
          <w:sz w:val="22"/>
          <w:szCs w:val="22"/>
          <w:lang w:val="en-US" w:eastAsia="ko-KR"/>
        </w:rPr>
        <w:t xml:space="preserve"> discussion on RAN Slicing</w:t>
      </w:r>
      <w:r w:rsidRPr="00377EEC">
        <w:rPr>
          <w:b/>
          <w:sz w:val="22"/>
          <w:szCs w:val="22"/>
          <w:lang w:val="en-US" w:eastAsia="ko-KR"/>
        </w:rPr>
        <w:t xml:space="preserve"> if RAN impacts are identified by SA2</w:t>
      </w:r>
      <w:r>
        <w:rPr>
          <w:b/>
          <w:sz w:val="22"/>
          <w:szCs w:val="22"/>
          <w:lang w:val="en-US" w:eastAsia="ko-KR"/>
        </w:rPr>
        <w:t xml:space="preserve"> in Rel-17</w:t>
      </w:r>
      <w:r w:rsidRPr="00377EEC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 xml:space="preserve"> </w:t>
      </w:r>
    </w:p>
    <w:p w14:paraId="06EC6D0F" w14:textId="77777777" w:rsidR="00A908E3" w:rsidRPr="00377EEC" w:rsidRDefault="00A908E3" w:rsidP="0082413B">
      <w:pPr>
        <w:rPr>
          <w:b/>
          <w:lang w:eastAsia="ko-KR"/>
        </w:rPr>
      </w:pPr>
    </w:p>
    <w:p w14:paraId="009956BD" w14:textId="2C302F01" w:rsidR="00A0458F" w:rsidRDefault="00A0458F" w:rsidP="00A0458F">
      <w:pPr>
        <w:pStyle w:val="1"/>
        <w:spacing w:line="300" w:lineRule="atLeast"/>
        <w:rPr>
          <w:noProof/>
          <w:lang w:val="en-US" w:eastAsia="ko-KR"/>
        </w:rPr>
      </w:pPr>
      <w:r>
        <w:rPr>
          <w:rFonts w:eastAsia="맑은 고딕" w:hint="eastAsia"/>
          <w:lang w:val="en-US" w:eastAsia="ko-KR"/>
        </w:rPr>
        <w:t>4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>
        <w:rPr>
          <w:noProof/>
          <w:lang w:val="en-US" w:eastAsia="ko-KR"/>
        </w:rPr>
        <w:t>Reference</w:t>
      </w:r>
    </w:p>
    <w:p w14:paraId="7C744436" w14:textId="1D6F4AA9" w:rsidR="00262945" w:rsidRDefault="00A0458F" w:rsidP="00262945">
      <w:pPr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[1] </w:t>
      </w:r>
      <w:r w:rsidR="00D9725C">
        <w:rPr>
          <w:rFonts w:ascii="Arial" w:hAnsi="Arial" w:cs="Arial"/>
          <w:lang w:eastAsia="ko-KR"/>
        </w:rPr>
        <w:t>R2-2004306</w:t>
      </w:r>
      <w:r w:rsidR="00F11AF7">
        <w:rPr>
          <w:rFonts w:ascii="Arial" w:hAnsi="Arial" w:cs="Arial"/>
          <w:lang w:eastAsia="ko-KR"/>
        </w:rPr>
        <w:t xml:space="preserve">, </w:t>
      </w:r>
      <w:r>
        <w:rPr>
          <w:rFonts w:ascii="Arial" w:hAnsi="Arial" w:cs="Arial"/>
          <w:lang w:eastAsia="ko-KR"/>
        </w:rPr>
        <w:t>“</w:t>
      </w:r>
      <w:r w:rsidR="00D9725C">
        <w:t>LS on 5GC assisted cell selection for accessing network slice (S2-2001728; contact: ZTE)</w:t>
      </w:r>
      <w:r w:rsidR="00D9725C">
        <w:tab/>
      </w:r>
      <w:r>
        <w:rPr>
          <w:rFonts w:ascii="Arial" w:hAnsi="Arial" w:cs="Arial"/>
          <w:lang w:eastAsia="ko-KR"/>
        </w:rPr>
        <w:t xml:space="preserve">”, </w:t>
      </w:r>
      <w:r w:rsidR="00D9725C">
        <w:rPr>
          <w:rFonts w:ascii="Arial" w:hAnsi="Arial" w:cs="Arial"/>
          <w:lang w:eastAsia="ko-KR"/>
        </w:rPr>
        <w:t xml:space="preserve">Source: SA2, </w:t>
      </w:r>
      <w:r w:rsidR="00D9725C">
        <w:t>To:SA1, RAN2, RAN3.</w:t>
      </w:r>
    </w:p>
    <w:p w14:paraId="21901A35" w14:textId="745A84E1" w:rsidR="00990632" w:rsidRDefault="00990632" w:rsidP="00262945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[2] R2-</w:t>
      </w:r>
      <w:r w:rsidR="00261979">
        <w:rPr>
          <w:rFonts w:ascii="Arial" w:hAnsi="Arial" w:cs="Arial"/>
          <w:lang w:eastAsia="ko-KR"/>
        </w:rPr>
        <w:t>2004331</w:t>
      </w:r>
      <w:r>
        <w:rPr>
          <w:rFonts w:ascii="Arial" w:hAnsi="Arial" w:cs="Arial"/>
          <w:lang w:eastAsia="ko-KR"/>
        </w:rPr>
        <w:t>, “</w:t>
      </w:r>
      <w:r w:rsidR="00261979">
        <w:t>Response to 5GC assisted cell selection for accessing network slice (R3-202558; contact: ZTE)</w:t>
      </w:r>
      <w:r>
        <w:rPr>
          <w:rFonts w:ascii="Arial" w:hAnsi="Arial" w:cs="Arial"/>
          <w:lang w:eastAsia="ko-KR"/>
        </w:rPr>
        <w:t xml:space="preserve">”, Source: </w:t>
      </w:r>
      <w:r w:rsidR="00261979">
        <w:rPr>
          <w:rFonts w:ascii="Arial" w:hAnsi="Arial" w:cs="Arial"/>
          <w:lang w:eastAsia="ko-KR"/>
        </w:rPr>
        <w:t>RAN3</w:t>
      </w:r>
      <w:r>
        <w:rPr>
          <w:rFonts w:ascii="Arial" w:hAnsi="Arial" w:cs="Arial"/>
          <w:lang w:eastAsia="ko-KR"/>
        </w:rPr>
        <w:t xml:space="preserve">, </w:t>
      </w:r>
      <w:r w:rsidR="00261979">
        <w:t xml:space="preserve">To:SA2, </w:t>
      </w:r>
      <w:proofErr w:type="spellStart"/>
      <w:r w:rsidR="00261979">
        <w:t>Cc:RAN</w:t>
      </w:r>
      <w:proofErr w:type="spellEnd"/>
      <w:r w:rsidR="00261979">
        <w:t>, RAN2, SA1</w:t>
      </w:r>
    </w:p>
    <w:p w14:paraId="51E35609" w14:textId="0F5FBA7A" w:rsidR="005B204D" w:rsidRDefault="00C761CB" w:rsidP="00262945">
      <w:r>
        <w:rPr>
          <w:rFonts w:ascii="Arial" w:hAnsi="Arial" w:cs="Arial"/>
          <w:lang w:eastAsia="ko-KR"/>
        </w:rPr>
        <w:t xml:space="preserve">[3] </w:t>
      </w:r>
      <w:r w:rsidR="005B204D">
        <w:rPr>
          <w:rFonts w:ascii="Arial" w:hAnsi="Arial" w:cs="Arial"/>
          <w:lang w:eastAsia="ko-KR"/>
        </w:rPr>
        <w:t>R2-2005740</w:t>
      </w:r>
      <w:r>
        <w:rPr>
          <w:rFonts w:ascii="Arial" w:hAnsi="Arial" w:cs="Arial"/>
          <w:lang w:eastAsia="ko-KR"/>
        </w:rPr>
        <w:t>, “</w:t>
      </w:r>
      <w:r w:rsidR="005B204D" w:rsidRPr="00E65D32">
        <w:t>LS on 5GC assisted cell selection for accessing network slice</w:t>
      </w:r>
      <w:r w:rsidR="005B204D">
        <w:t xml:space="preserve"> </w:t>
      </w:r>
      <w:r w:rsidR="005B204D" w:rsidRPr="00E65D32">
        <w:t>(S1-202264; contact: ZTE)</w:t>
      </w:r>
      <w:r>
        <w:rPr>
          <w:rFonts w:ascii="Arial" w:hAnsi="Arial" w:cs="Arial"/>
          <w:lang w:eastAsia="ko-KR"/>
        </w:rPr>
        <w:t xml:space="preserve">”, </w:t>
      </w:r>
      <w:r w:rsidR="005B204D">
        <w:rPr>
          <w:rFonts w:ascii="Arial" w:hAnsi="Arial" w:cs="Arial"/>
          <w:lang w:eastAsia="ko-KR"/>
        </w:rPr>
        <w:t xml:space="preserve">Source: SA1, </w:t>
      </w:r>
      <w:r w:rsidR="005B204D">
        <w:t>To:SA2</w:t>
      </w:r>
      <w:r w:rsidR="005B204D">
        <w:tab/>
        <w:t>, Cc:RAN2, RAN3</w:t>
      </w:r>
    </w:p>
    <w:p w14:paraId="7F1B32E9" w14:textId="4D437395" w:rsidR="00990632" w:rsidRPr="00D54CFE" w:rsidRDefault="00990632" w:rsidP="00262945">
      <w:pPr>
        <w:rPr>
          <w:rFonts w:ascii="Arial" w:hAnsi="Arial" w:cs="Arial"/>
          <w:lang w:eastAsia="ko-KR"/>
        </w:rPr>
      </w:pPr>
    </w:p>
    <w:sectPr w:rsidR="00990632" w:rsidRPr="00D54CFE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B99D2F" w14:textId="77777777" w:rsidR="00112046" w:rsidRDefault="00112046">
      <w:pPr>
        <w:pStyle w:val="1"/>
      </w:pPr>
      <w:r>
        <w:separator/>
      </w:r>
    </w:p>
  </w:endnote>
  <w:endnote w:type="continuationSeparator" w:id="0">
    <w:p w14:paraId="65E3F04C" w14:textId="77777777" w:rsidR="00112046" w:rsidRDefault="00112046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F353E" w:rsidRDefault="004F353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1DEB500E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336EA2">
      <w:rPr>
        <w:rStyle w:val="af1"/>
      </w:rPr>
      <w:t>1</w:t>
    </w:r>
    <w:r>
      <w:rPr>
        <w:rStyle w:val="af1"/>
      </w:rPr>
      <w:fldChar w:fldCharType="end"/>
    </w:r>
  </w:p>
  <w:p w14:paraId="31F58317" w14:textId="77777777" w:rsidR="004F353E" w:rsidRDefault="004F353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3704DE" w14:textId="77777777" w:rsidR="00112046" w:rsidRDefault="00112046">
      <w:pPr>
        <w:pStyle w:val="1"/>
      </w:pPr>
      <w:r>
        <w:separator/>
      </w:r>
    </w:p>
  </w:footnote>
  <w:footnote w:type="continuationSeparator" w:id="0">
    <w:p w14:paraId="326F431C" w14:textId="77777777" w:rsidR="00112046" w:rsidRDefault="00112046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75F7691"/>
    <w:multiLevelType w:val="hybridMultilevel"/>
    <w:tmpl w:val="94F8527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0D4F313C"/>
    <w:multiLevelType w:val="hybridMultilevel"/>
    <w:tmpl w:val="F708AC8C"/>
    <w:lvl w:ilvl="0" w:tplc="0409000F">
      <w:start w:val="1"/>
      <w:numFmt w:val="decimal"/>
      <w:lvlText w:val="%1."/>
      <w:lvlJc w:val="left"/>
      <w:pPr>
        <w:ind w:left="85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4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DE82CD3"/>
    <w:multiLevelType w:val="hybridMultilevel"/>
    <w:tmpl w:val="C5EEDFF8"/>
    <w:lvl w:ilvl="0" w:tplc="A764579E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21F42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36170A6"/>
    <w:multiLevelType w:val="hybridMultilevel"/>
    <w:tmpl w:val="D4C64894"/>
    <w:lvl w:ilvl="0" w:tplc="0409001B">
      <w:start w:val="1"/>
      <w:numFmt w:val="lowerRoman"/>
      <w:lvlText w:val="%1."/>
      <w:lvlJc w:val="right"/>
      <w:pPr>
        <w:ind w:left="7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85F1189"/>
    <w:multiLevelType w:val="hybridMultilevel"/>
    <w:tmpl w:val="8496D8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10A1B4B"/>
    <w:multiLevelType w:val="hybridMultilevel"/>
    <w:tmpl w:val="CEF05212"/>
    <w:lvl w:ilvl="0" w:tplc="C3DA1D7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2B74687"/>
    <w:multiLevelType w:val="hybridMultilevel"/>
    <w:tmpl w:val="C7C09C9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70862CC"/>
    <w:multiLevelType w:val="hybridMultilevel"/>
    <w:tmpl w:val="EEA27838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9" w15:restartNumberingAfterBreak="0">
    <w:nsid w:val="4310721C"/>
    <w:multiLevelType w:val="hybridMultilevel"/>
    <w:tmpl w:val="F48658F6"/>
    <w:lvl w:ilvl="0" w:tplc="73585BEE">
      <w:start w:val="4"/>
      <w:numFmt w:val="bullet"/>
      <w:lvlText w:val="-"/>
      <w:lvlJc w:val="left"/>
      <w:pPr>
        <w:ind w:left="50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32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04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76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48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20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92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64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361" w:hanging="360"/>
      </w:pPr>
      <w:rPr>
        <w:rFonts w:ascii="Wingdings" w:hAnsi="Wingdings" w:hint="default"/>
      </w:rPr>
    </w:lvl>
  </w:abstractNum>
  <w:abstractNum w:abstractNumId="20" w15:restartNumberingAfterBreak="0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66E1CE1"/>
    <w:multiLevelType w:val="hybridMultilevel"/>
    <w:tmpl w:val="480E9280"/>
    <w:lvl w:ilvl="0" w:tplc="04090001">
      <w:start w:val="1"/>
      <w:numFmt w:val="bullet"/>
      <w:lvlText w:val="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24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5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6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1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4" w15:restartNumberingAfterBreak="0">
    <w:nsid w:val="7FE13855"/>
    <w:multiLevelType w:val="hybridMultilevel"/>
    <w:tmpl w:val="1A80E0EE"/>
    <w:lvl w:ilvl="0" w:tplc="04090009">
      <w:start w:val="1"/>
      <w:numFmt w:val="bullet"/>
      <w:lvlText w:val="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num w:numId="1">
    <w:abstractNumId w:val="22"/>
  </w:num>
  <w:num w:numId="2">
    <w:abstractNumId w:val="2"/>
  </w:num>
  <w:num w:numId="3">
    <w:abstractNumId w:val="24"/>
  </w:num>
  <w:num w:numId="4">
    <w:abstractNumId w:val="33"/>
  </w:num>
  <w:num w:numId="5">
    <w:abstractNumId w:val="25"/>
  </w:num>
  <w:num w:numId="6">
    <w:abstractNumId w:val="32"/>
  </w:num>
  <w:num w:numId="7">
    <w:abstractNumId w:val="18"/>
  </w:num>
  <w:num w:numId="8">
    <w:abstractNumId w:val="29"/>
  </w:num>
  <w:num w:numId="9">
    <w:abstractNumId w:val="12"/>
  </w:num>
  <w:num w:numId="10">
    <w:abstractNumId w:val="4"/>
  </w:num>
  <w:num w:numId="11">
    <w:abstractNumId w:val="16"/>
  </w:num>
  <w:num w:numId="12">
    <w:abstractNumId w:val="21"/>
  </w:num>
  <w:num w:numId="13">
    <w:abstractNumId w:val="27"/>
  </w:num>
  <w:num w:numId="14">
    <w:abstractNumId w:val="28"/>
  </w:num>
  <w:num w:numId="15">
    <w:abstractNumId w:val="26"/>
  </w:num>
  <w:num w:numId="16">
    <w:abstractNumId w:val="17"/>
  </w:num>
  <w:num w:numId="17">
    <w:abstractNumId w:val="31"/>
  </w:num>
  <w:num w:numId="18">
    <w:abstractNumId w:val="7"/>
  </w:num>
  <w:num w:numId="19">
    <w:abstractNumId w:val="14"/>
  </w:num>
  <w:num w:numId="20">
    <w:abstractNumId w:val="1"/>
  </w:num>
  <w:num w:numId="21">
    <w:abstractNumId w:val="23"/>
  </w:num>
  <w:num w:numId="22">
    <w:abstractNumId w:val="3"/>
  </w:num>
  <w:num w:numId="23">
    <w:abstractNumId w:val="15"/>
  </w:num>
  <w:num w:numId="24">
    <w:abstractNumId w:val="11"/>
  </w:num>
  <w:num w:numId="25">
    <w:abstractNumId w:val="34"/>
  </w:num>
  <w:num w:numId="26">
    <w:abstractNumId w:val="6"/>
  </w:num>
  <w:num w:numId="27">
    <w:abstractNumId w:val="30"/>
  </w:num>
  <w:num w:numId="28">
    <w:abstractNumId w:val="13"/>
  </w:num>
  <w:num w:numId="29">
    <w:abstractNumId w:val="30"/>
  </w:num>
  <w:num w:numId="30">
    <w:abstractNumId w:val="19"/>
  </w:num>
  <w:num w:numId="31">
    <w:abstractNumId w:val="18"/>
    <w:lvlOverride w:ilvl="0">
      <w:startOverride w:val="1"/>
    </w:lvlOverride>
  </w:num>
  <w:num w:numId="32">
    <w:abstractNumId w:val="5"/>
  </w:num>
  <w:num w:numId="33">
    <w:abstractNumId w:val="10"/>
  </w:num>
  <w:num w:numId="34">
    <w:abstractNumId w:val="8"/>
  </w:num>
  <w:num w:numId="35">
    <w:abstractNumId w:val="20"/>
  </w:num>
  <w:num w:numId="36">
    <w:abstractNumId w:val="0"/>
  </w:num>
  <w:num w:numId="37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446"/>
    <w:rsid w:val="0000270E"/>
    <w:rsid w:val="0000271B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7D49"/>
    <w:rsid w:val="000101E6"/>
    <w:rsid w:val="000107D7"/>
    <w:rsid w:val="00010BDB"/>
    <w:rsid w:val="000115EF"/>
    <w:rsid w:val="00011A28"/>
    <w:rsid w:val="0001208A"/>
    <w:rsid w:val="00013346"/>
    <w:rsid w:val="00013563"/>
    <w:rsid w:val="0001366B"/>
    <w:rsid w:val="00013814"/>
    <w:rsid w:val="00014846"/>
    <w:rsid w:val="000149D5"/>
    <w:rsid w:val="00014E5A"/>
    <w:rsid w:val="0001508C"/>
    <w:rsid w:val="00015508"/>
    <w:rsid w:val="000158EA"/>
    <w:rsid w:val="0001763D"/>
    <w:rsid w:val="00017691"/>
    <w:rsid w:val="00017FB9"/>
    <w:rsid w:val="00020372"/>
    <w:rsid w:val="0002069F"/>
    <w:rsid w:val="000208AD"/>
    <w:rsid w:val="00020FCF"/>
    <w:rsid w:val="000213F6"/>
    <w:rsid w:val="000219F3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70AF"/>
    <w:rsid w:val="00027CDF"/>
    <w:rsid w:val="000303A7"/>
    <w:rsid w:val="000305B9"/>
    <w:rsid w:val="0003120A"/>
    <w:rsid w:val="0003145B"/>
    <w:rsid w:val="000319AA"/>
    <w:rsid w:val="00032179"/>
    <w:rsid w:val="0003252D"/>
    <w:rsid w:val="000326D9"/>
    <w:rsid w:val="00032746"/>
    <w:rsid w:val="00033077"/>
    <w:rsid w:val="00033405"/>
    <w:rsid w:val="0003388D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BEA"/>
    <w:rsid w:val="00051E26"/>
    <w:rsid w:val="000526DD"/>
    <w:rsid w:val="000526DE"/>
    <w:rsid w:val="00053587"/>
    <w:rsid w:val="00053D06"/>
    <w:rsid w:val="00054737"/>
    <w:rsid w:val="00054BB9"/>
    <w:rsid w:val="00055C91"/>
    <w:rsid w:val="00055E4C"/>
    <w:rsid w:val="00055FBE"/>
    <w:rsid w:val="0005688D"/>
    <w:rsid w:val="00056D8C"/>
    <w:rsid w:val="0005737F"/>
    <w:rsid w:val="00057BB0"/>
    <w:rsid w:val="0006000D"/>
    <w:rsid w:val="000605A3"/>
    <w:rsid w:val="000606D8"/>
    <w:rsid w:val="00061B4B"/>
    <w:rsid w:val="00061D9B"/>
    <w:rsid w:val="00062047"/>
    <w:rsid w:val="00062B8C"/>
    <w:rsid w:val="00062C6F"/>
    <w:rsid w:val="00062EF9"/>
    <w:rsid w:val="00063073"/>
    <w:rsid w:val="0006336C"/>
    <w:rsid w:val="00063ED6"/>
    <w:rsid w:val="000648BB"/>
    <w:rsid w:val="0006490A"/>
    <w:rsid w:val="00064B70"/>
    <w:rsid w:val="000661D3"/>
    <w:rsid w:val="000676D5"/>
    <w:rsid w:val="000679F2"/>
    <w:rsid w:val="00070A00"/>
    <w:rsid w:val="00071169"/>
    <w:rsid w:val="00072077"/>
    <w:rsid w:val="0007231E"/>
    <w:rsid w:val="000724CA"/>
    <w:rsid w:val="00072DFA"/>
    <w:rsid w:val="0007302B"/>
    <w:rsid w:val="000733B0"/>
    <w:rsid w:val="000734BF"/>
    <w:rsid w:val="00073B6A"/>
    <w:rsid w:val="00073CF0"/>
    <w:rsid w:val="0007421D"/>
    <w:rsid w:val="00074489"/>
    <w:rsid w:val="00074BD8"/>
    <w:rsid w:val="00074DE0"/>
    <w:rsid w:val="00074ED8"/>
    <w:rsid w:val="00076058"/>
    <w:rsid w:val="000770A6"/>
    <w:rsid w:val="0007793F"/>
    <w:rsid w:val="00077A82"/>
    <w:rsid w:val="00080BED"/>
    <w:rsid w:val="0008113D"/>
    <w:rsid w:val="00081444"/>
    <w:rsid w:val="000815D5"/>
    <w:rsid w:val="000819ED"/>
    <w:rsid w:val="000820A0"/>
    <w:rsid w:val="00082459"/>
    <w:rsid w:val="0008253E"/>
    <w:rsid w:val="00082D9D"/>
    <w:rsid w:val="00082DCF"/>
    <w:rsid w:val="00082DF1"/>
    <w:rsid w:val="00082EF0"/>
    <w:rsid w:val="00083CF8"/>
    <w:rsid w:val="000840B2"/>
    <w:rsid w:val="0008580E"/>
    <w:rsid w:val="000861A7"/>
    <w:rsid w:val="00086B56"/>
    <w:rsid w:val="000874C8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E76"/>
    <w:rsid w:val="000A00F4"/>
    <w:rsid w:val="000A030C"/>
    <w:rsid w:val="000A0A3D"/>
    <w:rsid w:val="000A129B"/>
    <w:rsid w:val="000A14B6"/>
    <w:rsid w:val="000A14C3"/>
    <w:rsid w:val="000A1CDE"/>
    <w:rsid w:val="000A2184"/>
    <w:rsid w:val="000A2578"/>
    <w:rsid w:val="000A3AD8"/>
    <w:rsid w:val="000A4BEF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E4C"/>
    <w:rsid w:val="000A7EF0"/>
    <w:rsid w:val="000B0538"/>
    <w:rsid w:val="000B06A4"/>
    <w:rsid w:val="000B0F6A"/>
    <w:rsid w:val="000B1266"/>
    <w:rsid w:val="000B135C"/>
    <w:rsid w:val="000B268E"/>
    <w:rsid w:val="000B2DBC"/>
    <w:rsid w:val="000B3C47"/>
    <w:rsid w:val="000B403C"/>
    <w:rsid w:val="000B4628"/>
    <w:rsid w:val="000B472B"/>
    <w:rsid w:val="000B4C10"/>
    <w:rsid w:val="000B59C4"/>
    <w:rsid w:val="000B5A58"/>
    <w:rsid w:val="000B5C84"/>
    <w:rsid w:val="000B661F"/>
    <w:rsid w:val="000B6C0E"/>
    <w:rsid w:val="000B6EC0"/>
    <w:rsid w:val="000B77F7"/>
    <w:rsid w:val="000B7C82"/>
    <w:rsid w:val="000B7DC2"/>
    <w:rsid w:val="000C133D"/>
    <w:rsid w:val="000C13B6"/>
    <w:rsid w:val="000C13EF"/>
    <w:rsid w:val="000C155E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E70"/>
    <w:rsid w:val="000C7119"/>
    <w:rsid w:val="000C75EE"/>
    <w:rsid w:val="000D0027"/>
    <w:rsid w:val="000D07FD"/>
    <w:rsid w:val="000D1ED9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5FA"/>
    <w:rsid w:val="000D574E"/>
    <w:rsid w:val="000D6684"/>
    <w:rsid w:val="000D68F0"/>
    <w:rsid w:val="000D6C7C"/>
    <w:rsid w:val="000D6DB7"/>
    <w:rsid w:val="000D764E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1FD"/>
    <w:rsid w:val="000E6730"/>
    <w:rsid w:val="000E6924"/>
    <w:rsid w:val="000E6957"/>
    <w:rsid w:val="000E6AD0"/>
    <w:rsid w:val="000E71AE"/>
    <w:rsid w:val="000E72C6"/>
    <w:rsid w:val="000F0328"/>
    <w:rsid w:val="000F0BD5"/>
    <w:rsid w:val="000F14F2"/>
    <w:rsid w:val="000F1706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89"/>
    <w:rsid w:val="00103104"/>
    <w:rsid w:val="00104089"/>
    <w:rsid w:val="00104377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456"/>
    <w:rsid w:val="001107A7"/>
    <w:rsid w:val="00110DD8"/>
    <w:rsid w:val="00110E7F"/>
    <w:rsid w:val="00111197"/>
    <w:rsid w:val="001113A6"/>
    <w:rsid w:val="00111A5D"/>
    <w:rsid w:val="00111F23"/>
    <w:rsid w:val="00112046"/>
    <w:rsid w:val="00112738"/>
    <w:rsid w:val="001129A7"/>
    <w:rsid w:val="00113430"/>
    <w:rsid w:val="00113DC3"/>
    <w:rsid w:val="00113FF1"/>
    <w:rsid w:val="00114012"/>
    <w:rsid w:val="00114B0E"/>
    <w:rsid w:val="00114F6E"/>
    <w:rsid w:val="001155BD"/>
    <w:rsid w:val="00116315"/>
    <w:rsid w:val="00116F59"/>
    <w:rsid w:val="001177DD"/>
    <w:rsid w:val="00117F71"/>
    <w:rsid w:val="00120030"/>
    <w:rsid w:val="001202F2"/>
    <w:rsid w:val="00120E71"/>
    <w:rsid w:val="001212CC"/>
    <w:rsid w:val="00121F74"/>
    <w:rsid w:val="00122460"/>
    <w:rsid w:val="001224E5"/>
    <w:rsid w:val="001226B4"/>
    <w:rsid w:val="00122BDA"/>
    <w:rsid w:val="00122D2B"/>
    <w:rsid w:val="00122DE9"/>
    <w:rsid w:val="001240CA"/>
    <w:rsid w:val="001240FE"/>
    <w:rsid w:val="0012464A"/>
    <w:rsid w:val="00124DA1"/>
    <w:rsid w:val="00125744"/>
    <w:rsid w:val="00125B8A"/>
    <w:rsid w:val="001270A5"/>
    <w:rsid w:val="001273D1"/>
    <w:rsid w:val="00127C5A"/>
    <w:rsid w:val="00127D46"/>
    <w:rsid w:val="001300AB"/>
    <w:rsid w:val="00130574"/>
    <w:rsid w:val="00130D52"/>
    <w:rsid w:val="001311F9"/>
    <w:rsid w:val="00131203"/>
    <w:rsid w:val="001313B7"/>
    <w:rsid w:val="00131781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982"/>
    <w:rsid w:val="00135B95"/>
    <w:rsid w:val="00136BE7"/>
    <w:rsid w:val="00136C06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82C"/>
    <w:rsid w:val="00141DF6"/>
    <w:rsid w:val="00141EB7"/>
    <w:rsid w:val="00142FD0"/>
    <w:rsid w:val="00143018"/>
    <w:rsid w:val="001431EF"/>
    <w:rsid w:val="00143610"/>
    <w:rsid w:val="00143870"/>
    <w:rsid w:val="001438BB"/>
    <w:rsid w:val="00143C4A"/>
    <w:rsid w:val="001440E9"/>
    <w:rsid w:val="001443F6"/>
    <w:rsid w:val="0014442F"/>
    <w:rsid w:val="0014445F"/>
    <w:rsid w:val="0014448F"/>
    <w:rsid w:val="001444AD"/>
    <w:rsid w:val="00145C71"/>
    <w:rsid w:val="00145C89"/>
    <w:rsid w:val="0014603B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AE7"/>
    <w:rsid w:val="00152B71"/>
    <w:rsid w:val="00152F37"/>
    <w:rsid w:val="0015301E"/>
    <w:rsid w:val="00153409"/>
    <w:rsid w:val="0015343A"/>
    <w:rsid w:val="00154078"/>
    <w:rsid w:val="001550A6"/>
    <w:rsid w:val="00155299"/>
    <w:rsid w:val="00156554"/>
    <w:rsid w:val="00156904"/>
    <w:rsid w:val="00156C57"/>
    <w:rsid w:val="00156ED4"/>
    <w:rsid w:val="00157250"/>
    <w:rsid w:val="0015751A"/>
    <w:rsid w:val="00157578"/>
    <w:rsid w:val="001605BF"/>
    <w:rsid w:val="00160977"/>
    <w:rsid w:val="00160CC9"/>
    <w:rsid w:val="00161D7B"/>
    <w:rsid w:val="001628D0"/>
    <w:rsid w:val="00162987"/>
    <w:rsid w:val="0016299F"/>
    <w:rsid w:val="00162FCB"/>
    <w:rsid w:val="00163265"/>
    <w:rsid w:val="00163F4A"/>
    <w:rsid w:val="00164255"/>
    <w:rsid w:val="001643C4"/>
    <w:rsid w:val="0016465C"/>
    <w:rsid w:val="00164B22"/>
    <w:rsid w:val="001653C3"/>
    <w:rsid w:val="00165911"/>
    <w:rsid w:val="00165B69"/>
    <w:rsid w:val="00165F16"/>
    <w:rsid w:val="0016710E"/>
    <w:rsid w:val="0016715D"/>
    <w:rsid w:val="00167ECD"/>
    <w:rsid w:val="001701A2"/>
    <w:rsid w:val="0017045B"/>
    <w:rsid w:val="001707C8"/>
    <w:rsid w:val="00170F1A"/>
    <w:rsid w:val="00171720"/>
    <w:rsid w:val="001717F9"/>
    <w:rsid w:val="00171FCE"/>
    <w:rsid w:val="0017223F"/>
    <w:rsid w:val="00172910"/>
    <w:rsid w:val="00172C6C"/>
    <w:rsid w:val="0017380A"/>
    <w:rsid w:val="00173A7C"/>
    <w:rsid w:val="001743FF"/>
    <w:rsid w:val="00174589"/>
    <w:rsid w:val="001751BA"/>
    <w:rsid w:val="001754D5"/>
    <w:rsid w:val="00175609"/>
    <w:rsid w:val="0017578B"/>
    <w:rsid w:val="00175E34"/>
    <w:rsid w:val="0017613F"/>
    <w:rsid w:val="00176310"/>
    <w:rsid w:val="00176A15"/>
    <w:rsid w:val="00176C5B"/>
    <w:rsid w:val="001770C2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9A"/>
    <w:rsid w:val="0018341E"/>
    <w:rsid w:val="00183AB2"/>
    <w:rsid w:val="00183B4F"/>
    <w:rsid w:val="00184CD7"/>
    <w:rsid w:val="00184F6B"/>
    <w:rsid w:val="00186015"/>
    <w:rsid w:val="00187274"/>
    <w:rsid w:val="00190A87"/>
    <w:rsid w:val="00191836"/>
    <w:rsid w:val="0019194A"/>
    <w:rsid w:val="00191F76"/>
    <w:rsid w:val="001922FF"/>
    <w:rsid w:val="001923EA"/>
    <w:rsid w:val="00192BB8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D1C"/>
    <w:rsid w:val="00195F68"/>
    <w:rsid w:val="00197185"/>
    <w:rsid w:val="00197815"/>
    <w:rsid w:val="00197C9B"/>
    <w:rsid w:val="00197F62"/>
    <w:rsid w:val="001A0212"/>
    <w:rsid w:val="001A025E"/>
    <w:rsid w:val="001A1147"/>
    <w:rsid w:val="001A118E"/>
    <w:rsid w:val="001A17A4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130"/>
    <w:rsid w:val="001A4A85"/>
    <w:rsid w:val="001A59F5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328F"/>
    <w:rsid w:val="001B44DA"/>
    <w:rsid w:val="001B4A48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CCB"/>
    <w:rsid w:val="001B7F70"/>
    <w:rsid w:val="001C022F"/>
    <w:rsid w:val="001C0710"/>
    <w:rsid w:val="001C0F5C"/>
    <w:rsid w:val="001C1938"/>
    <w:rsid w:val="001C2004"/>
    <w:rsid w:val="001C271D"/>
    <w:rsid w:val="001C271E"/>
    <w:rsid w:val="001C3655"/>
    <w:rsid w:val="001C3BCA"/>
    <w:rsid w:val="001C43B3"/>
    <w:rsid w:val="001C4512"/>
    <w:rsid w:val="001C474E"/>
    <w:rsid w:val="001C4C59"/>
    <w:rsid w:val="001C556B"/>
    <w:rsid w:val="001C6805"/>
    <w:rsid w:val="001C710D"/>
    <w:rsid w:val="001C726B"/>
    <w:rsid w:val="001C758B"/>
    <w:rsid w:val="001C761D"/>
    <w:rsid w:val="001C7B0A"/>
    <w:rsid w:val="001D04C5"/>
    <w:rsid w:val="001D058C"/>
    <w:rsid w:val="001D070E"/>
    <w:rsid w:val="001D0FA9"/>
    <w:rsid w:val="001D109C"/>
    <w:rsid w:val="001D12E9"/>
    <w:rsid w:val="001D2308"/>
    <w:rsid w:val="001D233D"/>
    <w:rsid w:val="001D2F21"/>
    <w:rsid w:val="001D30DC"/>
    <w:rsid w:val="001D3F92"/>
    <w:rsid w:val="001D4B45"/>
    <w:rsid w:val="001D4C22"/>
    <w:rsid w:val="001D55B5"/>
    <w:rsid w:val="001D6074"/>
    <w:rsid w:val="001D715C"/>
    <w:rsid w:val="001D7D0B"/>
    <w:rsid w:val="001E0FAD"/>
    <w:rsid w:val="001E16E0"/>
    <w:rsid w:val="001E172E"/>
    <w:rsid w:val="001E22B3"/>
    <w:rsid w:val="001E2CEB"/>
    <w:rsid w:val="001E2E56"/>
    <w:rsid w:val="001E31B3"/>
    <w:rsid w:val="001E3A6B"/>
    <w:rsid w:val="001E40C2"/>
    <w:rsid w:val="001E434B"/>
    <w:rsid w:val="001E4FF6"/>
    <w:rsid w:val="001E58FF"/>
    <w:rsid w:val="001E6355"/>
    <w:rsid w:val="001E69CE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C23"/>
    <w:rsid w:val="001F2D95"/>
    <w:rsid w:val="001F2DBC"/>
    <w:rsid w:val="001F2E75"/>
    <w:rsid w:val="001F43AF"/>
    <w:rsid w:val="001F441D"/>
    <w:rsid w:val="001F44E6"/>
    <w:rsid w:val="001F527B"/>
    <w:rsid w:val="001F53CB"/>
    <w:rsid w:val="001F589B"/>
    <w:rsid w:val="001F643D"/>
    <w:rsid w:val="001F6703"/>
    <w:rsid w:val="001F6D46"/>
    <w:rsid w:val="001F72A4"/>
    <w:rsid w:val="001F78B6"/>
    <w:rsid w:val="00200A8A"/>
    <w:rsid w:val="00200E8E"/>
    <w:rsid w:val="00201370"/>
    <w:rsid w:val="00201856"/>
    <w:rsid w:val="00202516"/>
    <w:rsid w:val="00202807"/>
    <w:rsid w:val="00202FD8"/>
    <w:rsid w:val="0020404D"/>
    <w:rsid w:val="00205B8C"/>
    <w:rsid w:val="00206371"/>
    <w:rsid w:val="0020711C"/>
    <w:rsid w:val="00207551"/>
    <w:rsid w:val="00207751"/>
    <w:rsid w:val="00210A68"/>
    <w:rsid w:val="00210BC1"/>
    <w:rsid w:val="00210F6F"/>
    <w:rsid w:val="00211387"/>
    <w:rsid w:val="00211C3F"/>
    <w:rsid w:val="00211F14"/>
    <w:rsid w:val="00213174"/>
    <w:rsid w:val="00213D43"/>
    <w:rsid w:val="002144A6"/>
    <w:rsid w:val="0021484E"/>
    <w:rsid w:val="0021535D"/>
    <w:rsid w:val="0021666C"/>
    <w:rsid w:val="00216814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5F4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13B2"/>
    <w:rsid w:val="002316EE"/>
    <w:rsid w:val="00231C70"/>
    <w:rsid w:val="002325DC"/>
    <w:rsid w:val="0023293A"/>
    <w:rsid w:val="002338D8"/>
    <w:rsid w:val="00233F0E"/>
    <w:rsid w:val="00233F52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263"/>
    <w:rsid w:val="0023738C"/>
    <w:rsid w:val="002375A1"/>
    <w:rsid w:val="00240805"/>
    <w:rsid w:val="00240A42"/>
    <w:rsid w:val="002417BD"/>
    <w:rsid w:val="0024195B"/>
    <w:rsid w:val="00241982"/>
    <w:rsid w:val="00241AA8"/>
    <w:rsid w:val="0024286C"/>
    <w:rsid w:val="00243C7A"/>
    <w:rsid w:val="00244419"/>
    <w:rsid w:val="00244F78"/>
    <w:rsid w:val="0024514A"/>
    <w:rsid w:val="00245664"/>
    <w:rsid w:val="00245A0C"/>
    <w:rsid w:val="00245F62"/>
    <w:rsid w:val="00246C12"/>
    <w:rsid w:val="00246E73"/>
    <w:rsid w:val="00247A47"/>
    <w:rsid w:val="00247D80"/>
    <w:rsid w:val="0025023B"/>
    <w:rsid w:val="0025027E"/>
    <w:rsid w:val="0025065C"/>
    <w:rsid w:val="002507F0"/>
    <w:rsid w:val="00250AC0"/>
    <w:rsid w:val="00250F79"/>
    <w:rsid w:val="00251533"/>
    <w:rsid w:val="00251815"/>
    <w:rsid w:val="002519DB"/>
    <w:rsid w:val="00251CA4"/>
    <w:rsid w:val="00251D7D"/>
    <w:rsid w:val="002520C1"/>
    <w:rsid w:val="0025221C"/>
    <w:rsid w:val="0025227F"/>
    <w:rsid w:val="00253D5B"/>
    <w:rsid w:val="00253EF9"/>
    <w:rsid w:val="002540DC"/>
    <w:rsid w:val="00254178"/>
    <w:rsid w:val="00254448"/>
    <w:rsid w:val="0025460A"/>
    <w:rsid w:val="0025498B"/>
    <w:rsid w:val="00254BF2"/>
    <w:rsid w:val="00255477"/>
    <w:rsid w:val="002555CA"/>
    <w:rsid w:val="00255A1E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979"/>
    <w:rsid w:val="00261AE8"/>
    <w:rsid w:val="00261C33"/>
    <w:rsid w:val="00261F79"/>
    <w:rsid w:val="0026254E"/>
    <w:rsid w:val="00262702"/>
    <w:rsid w:val="00262945"/>
    <w:rsid w:val="00262CDF"/>
    <w:rsid w:val="00263028"/>
    <w:rsid w:val="00263095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D68"/>
    <w:rsid w:val="00272560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62A9"/>
    <w:rsid w:val="002778A2"/>
    <w:rsid w:val="002800B8"/>
    <w:rsid w:val="00280679"/>
    <w:rsid w:val="002812B1"/>
    <w:rsid w:val="0028191B"/>
    <w:rsid w:val="00281F1D"/>
    <w:rsid w:val="002826EF"/>
    <w:rsid w:val="0028328A"/>
    <w:rsid w:val="00283653"/>
    <w:rsid w:val="002839C4"/>
    <w:rsid w:val="00283BA6"/>
    <w:rsid w:val="002843FC"/>
    <w:rsid w:val="00284855"/>
    <w:rsid w:val="00284A42"/>
    <w:rsid w:val="00284D14"/>
    <w:rsid w:val="00284E67"/>
    <w:rsid w:val="002850D1"/>
    <w:rsid w:val="002854CD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32D2"/>
    <w:rsid w:val="00293464"/>
    <w:rsid w:val="00293922"/>
    <w:rsid w:val="00293937"/>
    <w:rsid w:val="00293985"/>
    <w:rsid w:val="00293D99"/>
    <w:rsid w:val="00293F6D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95E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DEB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5FE3"/>
    <w:rsid w:val="002B6517"/>
    <w:rsid w:val="002B6573"/>
    <w:rsid w:val="002B786B"/>
    <w:rsid w:val="002B7FDF"/>
    <w:rsid w:val="002C0940"/>
    <w:rsid w:val="002C0B9F"/>
    <w:rsid w:val="002C0DED"/>
    <w:rsid w:val="002C15D0"/>
    <w:rsid w:val="002C1BA5"/>
    <w:rsid w:val="002C1F81"/>
    <w:rsid w:val="002C21A6"/>
    <w:rsid w:val="002C234D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112"/>
    <w:rsid w:val="002D083C"/>
    <w:rsid w:val="002D08E3"/>
    <w:rsid w:val="002D19B2"/>
    <w:rsid w:val="002D1E91"/>
    <w:rsid w:val="002D2626"/>
    <w:rsid w:val="002D2EAF"/>
    <w:rsid w:val="002D3071"/>
    <w:rsid w:val="002D5895"/>
    <w:rsid w:val="002D58F9"/>
    <w:rsid w:val="002D638B"/>
    <w:rsid w:val="002D673E"/>
    <w:rsid w:val="002D67B9"/>
    <w:rsid w:val="002D6CB6"/>
    <w:rsid w:val="002D6D8C"/>
    <w:rsid w:val="002D71DC"/>
    <w:rsid w:val="002D7E6F"/>
    <w:rsid w:val="002E09BD"/>
    <w:rsid w:val="002E128A"/>
    <w:rsid w:val="002E1DFB"/>
    <w:rsid w:val="002E2FAB"/>
    <w:rsid w:val="002E3753"/>
    <w:rsid w:val="002E39A4"/>
    <w:rsid w:val="002E3B89"/>
    <w:rsid w:val="002E487F"/>
    <w:rsid w:val="002E4E3B"/>
    <w:rsid w:val="002E5425"/>
    <w:rsid w:val="002E554F"/>
    <w:rsid w:val="002E5568"/>
    <w:rsid w:val="002E574F"/>
    <w:rsid w:val="002E590F"/>
    <w:rsid w:val="002E5DB7"/>
    <w:rsid w:val="002E6C69"/>
    <w:rsid w:val="002F0747"/>
    <w:rsid w:val="002F119A"/>
    <w:rsid w:val="002F1A28"/>
    <w:rsid w:val="002F1A29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67F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573"/>
    <w:rsid w:val="00305A66"/>
    <w:rsid w:val="00305DC1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4A3A"/>
    <w:rsid w:val="00315224"/>
    <w:rsid w:val="00315489"/>
    <w:rsid w:val="00315E3C"/>
    <w:rsid w:val="00316379"/>
    <w:rsid w:val="003165A8"/>
    <w:rsid w:val="003166B0"/>
    <w:rsid w:val="003169A8"/>
    <w:rsid w:val="00316A69"/>
    <w:rsid w:val="00316C7C"/>
    <w:rsid w:val="00316F83"/>
    <w:rsid w:val="0031700B"/>
    <w:rsid w:val="0031762F"/>
    <w:rsid w:val="00317855"/>
    <w:rsid w:val="00317E6E"/>
    <w:rsid w:val="003203BA"/>
    <w:rsid w:val="00320D3A"/>
    <w:rsid w:val="00320F84"/>
    <w:rsid w:val="00321269"/>
    <w:rsid w:val="00321C8A"/>
    <w:rsid w:val="00321E55"/>
    <w:rsid w:val="003225CF"/>
    <w:rsid w:val="003238C7"/>
    <w:rsid w:val="00323C19"/>
    <w:rsid w:val="00325011"/>
    <w:rsid w:val="003258AC"/>
    <w:rsid w:val="00326086"/>
    <w:rsid w:val="003260F5"/>
    <w:rsid w:val="00326454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1F9"/>
    <w:rsid w:val="00335FEC"/>
    <w:rsid w:val="00336763"/>
    <w:rsid w:val="00336EA2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3DF"/>
    <w:rsid w:val="0034262F"/>
    <w:rsid w:val="003427EA"/>
    <w:rsid w:val="003428A1"/>
    <w:rsid w:val="00343B68"/>
    <w:rsid w:val="00343F11"/>
    <w:rsid w:val="0034415C"/>
    <w:rsid w:val="003449D7"/>
    <w:rsid w:val="00345860"/>
    <w:rsid w:val="00345E3B"/>
    <w:rsid w:val="00345FC9"/>
    <w:rsid w:val="00346104"/>
    <w:rsid w:val="0034655E"/>
    <w:rsid w:val="00346EA6"/>
    <w:rsid w:val="00347625"/>
    <w:rsid w:val="00347A79"/>
    <w:rsid w:val="0035008A"/>
    <w:rsid w:val="00350174"/>
    <w:rsid w:val="0035055C"/>
    <w:rsid w:val="0035061B"/>
    <w:rsid w:val="00350C75"/>
    <w:rsid w:val="0035137D"/>
    <w:rsid w:val="00351582"/>
    <w:rsid w:val="00351A55"/>
    <w:rsid w:val="003527E7"/>
    <w:rsid w:val="003531E9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11E"/>
    <w:rsid w:val="0035630A"/>
    <w:rsid w:val="003569D0"/>
    <w:rsid w:val="00356C44"/>
    <w:rsid w:val="0036031A"/>
    <w:rsid w:val="00360611"/>
    <w:rsid w:val="00360A23"/>
    <w:rsid w:val="003611CC"/>
    <w:rsid w:val="003612DD"/>
    <w:rsid w:val="00361419"/>
    <w:rsid w:val="00361DEF"/>
    <w:rsid w:val="00361EB1"/>
    <w:rsid w:val="003629C2"/>
    <w:rsid w:val="0036305A"/>
    <w:rsid w:val="0036318B"/>
    <w:rsid w:val="00363353"/>
    <w:rsid w:val="00363698"/>
    <w:rsid w:val="003636E2"/>
    <w:rsid w:val="0036517C"/>
    <w:rsid w:val="00365D8C"/>
    <w:rsid w:val="00366579"/>
    <w:rsid w:val="00367271"/>
    <w:rsid w:val="003701E5"/>
    <w:rsid w:val="0037038C"/>
    <w:rsid w:val="00372229"/>
    <w:rsid w:val="0037324A"/>
    <w:rsid w:val="0037386B"/>
    <w:rsid w:val="003741BC"/>
    <w:rsid w:val="00374EBB"/>
    <w:rsid w:val="003756C3"/>
    <w:rsid w:val="0037637A"/>
    <w:rsid w:val="003777A3"/>
    <w:rsid w:val="003778E6"/>
    <w:rsid w:val="00377CF2"/>
    <w:rsid w:val="00377EEC"/>
    <w:rsid w:val="00380305"/>
    <w:rsid w:val="00380D82"/>
    <w:rsid w:val="00382DFF"/>
    <w:rsid w:val="00383A68"/>
    <w:rsid w:val="00383CBC"/>
    <w:rsid w:val="0038534B"/>
    <w:rsid w:val="00386025"/>
    <w:rsid w:val="00386BED"/>
    <w:rsid w:val="00386E62"/>
    <w:rsid w:val="003872D9"/>
    <w:rsid w:val="003878CD"/>
    <w:rsid w:val="00390EC2"/>
    <w:rsid w:val="003911C7"/>
    <w:rsid w:val="003911FB"/>
    <w:rsid w:val="00391DAF"/>
    <w:rsid w:val="003920F6"/>
    <w:rsid w:val="00392201"/>
    <w:rsid w:val="00393442"/>
    <w:rsid w:val="00393575"/>
    <w:rsid w:val="0039398A"/>
    <w:rsid w:val="00393F9E"/>
    <w:rsid w:val="003941AB"/>
    <w:rsid w:val="00394D0E"/>
    <w:rsid w:val="003951E6"/>
    <w:rsid w:val="00395625"/>
    <w:rsid w:val="0039586C"/>
    <w:rsid w:val="003971BE"/>
    <w:rsid w:val="003972D5"/>
    <w:rsid w:val="0039753D"/>
    <w:rsid w:val="00397D4D"/>
    <w:rsid w:val="003A03EC"/>
    <w:rsid w:val="003A0889"/>
    <w:rsid w:val="003A15ED"/>
    <w:rsid w:val="003A16FC"/>
    <w:rsid w:val="003A191F"/>
    <w:rsid w:val="003A1B84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C77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667E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2EDD"/>
    <w:rsid w:val="003C3041"/>
    <w:rsid w:val="003C3440"/>
    <w:rsid w:val="003C3CB1"/>
    <w:rsid w:val="003C4129"/>
    <w:rsid w:val="003C48BC"/>
    <w:rsid w:val="003C4A2F"/>
    <w:rsid w:val="003C5967"/>
    <w:rsid w:val="003C62A5"/>
    <w:rsid w:val="003C641D"/>
    <w:rsid w:val="003C65BB"/>
    <w:rsid w:val="003C7316"/>
    <w:rsid w:val="003C77AD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B4A"/>
    <w:rsid w:val="003D2F69"/>
    <w:rsid w:val="003D3541"/>
    <w:rsid w:val="003D3578"/>
    <w:rsid w:val="003D3D16"/>
    <w:rsid w:val="003D4218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F91"/>
    <w:rsid w:val="003E0FD0"/>
    <w:rsid w:val="003E1E06"/>
    <w:rsid w:val="003E1EBF"/>
    <w:rsid w:val="003E2264"/>
    <w:rsid w:val="003E237E"/>
    <w:rsid w:val="003E303B"/>
    <w:rsid w:val="003E355C"/>
    <w:rsid w:val="003E36AE"/>
    <w:rsid w:val="003E37D0"/>
    <w:rsid w:val="003E382F"/>
    <w:rsid w:val="003E3B2C"/>
    <w:rsid w:val="003E3CC7"/>
    <w:rsid w:val="003E6B4F"/>
    <w:rsid w:val="003E6B7A"/>
    <w:rsid w:val="003E7253"/>
    <w:rsid w:val="003E7BEF"/>
    <w:rsid w:val="003E7F9D"/>
    <w:rsid w:val="003F00B5"/>
    <w:rsid w:val="003F023D"/>
    <w:rsid w:val="003F0D7C"/>
    <w:rsid w:val="003F292D"/>
    <w:rsid w:val="003F2995"/>
    <w:rsid w:val="003F2C23"/>
    <w:rsid w:val="003F3E31"/>
    <w:rsid w:val="003F3E56"/>
    <w:rsid w:val="003F42EA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B0E"/>
    <w:rsid w:val="003F6DF2"/>
    <w:rsid w:val="003F75F3"/>
    <w:rsid w:val="003F78CD"/>
    <w:rsid w:val="003F79FA"/>
    <w:rsid w:val="004000FC"/>
    <w:rsid w:val="00400187"/>
    <w:rsid w:val="004001DD"/>
    <w:rsid w:val="004008A6"/>
    <w:rsid w:val="00400974"/>
    <w:rsid w:val="00401E4E"/>
    <w:rsid w:val="004024C8"/>
    <w:rsid w:val="004032B8"/>
    <w:rsid w:val="004033CB"/>
    <w:rsid w:val="0040343F"/>
    <w:rsid w:val="00403498"/>
    <w:rsid w:val="004038A6"/>
    <w:rsid w:val="00403EB3"/>
    <w:rsid w:val="00403EE5"/>
    <w:rsid w:val="004046BC"/>
    <w:rsid w:val="004049B6"/>
    <w:rsid w:val="00404BBF"/>
    <w:rsid w:val="00406249"/>
    <w:rsid w:val="004066A6"/>
    <w:rsid w:val="004066D0"/>
    <w:rsid w:val="004074BC"/>
    <w:rsid w:val="00410209"/>
    <w:rsid w:val="00410653"/>
    <w:rsid w:val="00410CAC"/>
    <w:rsid w:val="00410F59"/>
    <w:rsid w:val="004118B9"/>
    <w:rsid w:val="00411B3A"/>
    <w:rsid w:val="00412AED"/>
    <w:rsid w:val="0041311C"/>
    <w:rsid w:val="0041339D"/>
    <w:rsid w:val="004135C0"/>
    <w:rsid w:val="0041389F"/>
    <w:rsid w:val="00414421"/>
    <w:rsid w:val="00414C53"/>
    <w:rsid w:val="00415A02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BAC"/>
    <w:rsid w:val="00423F88"/>
    <w:rsid w:val="0042485A"/>
    <w:rsid w:val="00425389"/>
    <w:rsid w:val="004258C4"/>
    <w:rsid w:val="00425A15"/>
    <w:rsid w:val="00426505"/>
    <w:rsid w:val="004268B0"/>
    <w:rsid w:val="00427222"/>
    <w:rsid w:val="004277A0"/>
    <w:rsid w:val="004303D9"/>
    <w:rsid w:val="00430E2D"/>
    <w:rsid w:val="004313DE"/>
    <w:rsid w:val="0043165B"/>
    <w:rsid w:val="004339AE"/>
    <w:rsid w:val="00433A4D"/>
    <w:rsid w:val="00433CBB"/>
    <w:rsid w:val="00433DD2"/>
    <w:rsid w:val="004340DB"/>
    <w:rsid w:val="0043434F"/>
    <w:rsid w:val="00434376"/>
    <w:rsid w:val="004343D5"/>
    <w:rsid w:val="00435889"/>
    <w:rsid w:val="0043629C"/>
    <w:rsid w:val="00436495"/>
    <w:rsid w:val="00437822"/>
    <w:rsid w:val="0043783C"/>
    <w:rsid w:val="00437E91"/>
    <w:rsid w:val="00440140"/>
    <w:rsid w:val="0044196F"/>
    <w:rsid w:val="00441AA4"/>
    <w:rsid w:val="00442768"/>
    <w:rsid w:val="004429B6"/>
    <w:rsid w:val="00442D5B"/>
    <w:rsid w:val="00443935"/>
    <w:rsid w:val="0044399D"/>
    <w:rsid w:val="00443B15"/>
    <w:rsid w:val="004442A3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898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676A"/>
    <w:rsid w:val="004572D8"/>
    <w:rsid w:val="004573B7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884"/>
    <w:rsid w:val="004639F6"/>
    <w:rsid w:val="00463BF7"/>
    <w:rsid w:val="00463C7E"/>
    <w:rsid w:val="00464BD5"/>
    <w:rsid w:val="0046539A"/>
    <w:rsid w:val="004659DD"/>
    <w:rsid w:val="00465A0B"/>
    <w:rsid w:val="00466DCC"/>
    <w:rsid w:val="00467104"/>
    <w:rsid w:val="0046721E"/>
    <w:rsid w:val="00467D2D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CC7"/>
    <w:rsid w:val="00476348"/>
    <w:rsid w:val="00476602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8CC"/>
    <w:rsid w:val="00482A9C"/>
    <w:rsid w:val="0048309E"/>
    <w:rsid w:val="00483F8C"/>
    <w:rsid w:val="00484772"/>
    <w:rsid w:val="00484AB4"/>
    <w:rsid w:val="00484ACC"/>
    <w:rsid w:val="00484B1E"/>
    <w:rsid w:val="004851B9"/>
    <w:rsid w:val="004865D5"/>
    <w:rsid w:val="004904C3"/>
    <w:rsid w:val="0049063B"/>
    <w:rsid w:val="00490892"/>
    <w:rsid w:val="004921C3"/>
    <w:rsid w:val="004923CE"/>
    <w:rsid w:val="00492542"/>
    <w:rsid w:val="0049271F"/>
    <w:rsid w:val="00492B7C"/>
    <w:rsid w:val="00492BD4"/>
    <w:rsid w:val="0049340B"/>
    <w:rsid w:val="00493A11"/>
    <w:rsid w:val="00494B71"/>
    <w:rsid w:val="00495980"/>
    <w:rsid w:val="00495AAE"/>
    <w:rsid w:val="004963AA"/>
    <w:rsid w:val="00496829"/>
    <w:rsid w:val="00496AFC"/>
    <w:rsid w:val="00496CFF"/>
    <w:rsid w:val="00497310"/>
    <w:rsid w:val="004979E0"/>
    <w:rsid w:val="004A038F"/>
    <w:rsid w:val="004A0A88"/>
    <w:rsid w:val="004A1205"/>
    <w:rsid w:val="004A1BF3"/>
    <w:rsid w:val="004A295D"/>
    <w:rsid w:val="004A2AD0"/>
    <w:rsid w:val="004A4547"/>
    <w:rsid w:val="004A468D"/>
    <w:rsid w:val="004A4DED"/>
    <w:rsid w:val="004A4DEF"/>
    <w:rsid w:val="004A5092"/>
    <w:rsid w:val="004A543A"/>
    <w:rsid w:val="004A5954"/>
    <w:rsid w:val="004A59C0"/>
    <w:rsid w:val="004A5A88"/>
    <w:rsid w:val="004A5C11"/>
    <w:rsid w:val="004A5E1D"/>
    <w:rsid w:val="004A6164"/>
    <w:rsid w:val="004B01F6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39"/>
    <w:rsid w:val="004B41B5"/>
    <w:rsid w:val="004B4438"/>
    <w:rsid w:val="004B45B8"/>
    <w:rsid w:val="004B4EAB"/>
    <w:rsid w:val="004B5EBD"/>
    <w:rsid w:val="004B70FA"/>
    <w:rsid w:val="004B74F5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7705"/>
    <w:rsid w:val="004C7910"/>
    <w:rsid w:val="004D1139"/>
    <w:rsid w:val="004D1500"/>
    <w:rsid w:val="004D2390"/>
    <w:rsid w:val="004D23FD"/>
    <w:rsid w:val="004D2447"/>
    <w:rsid w:val="004D38F9"/>
    <w:rsid w:val="004D3959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D783D"/>
    <w:rsid w:val="004E0499"/>
    <w:rsid w:val="004E0539"/>
    <w:rsid w:val="004E075C"/>
    <w:rsid w:val="004E0FAE"/>
    <w:rsid w:val="004E1026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B57"/>
    <w:rsid w:val="004E6F34"/>
    <w:rsid w:val="004E79CF"/>
    <w:rsid w:val="004E7CFF"/>
    <w:rsid w:val="004F027F"/>
    <w:rsid w:val="004F0879"/>
    <w:rsid w:val="004F09FB"/>
    <w:rsid w:val="004F291B"/>
    <w:rsid w:val="004F294B"/>
    <w:rsid w:val="004F2CC5"/>
    <w:rsid w:val="004F2F29"/>
    <w:rsid w:val="004F353E"/>
    <w:rsid w:val="004F396D"/>
    <w:rsid w:val="004F3A95"/>
    <w:rsid w:val="004F3EF7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5001E6"/>
    <w:rsid w:val="005002DD"/>
    <w:rsid w:val="00500671"/>
    <w:rsid w:val="00501554"/>
    <w:rsid w:val="005023F5"/>
    <w:rsid w:val="00502682"/>
    <w:rsid w:val="005033D5"/>
    <w:rsid w:val="0050390F"/>
    <w:rsid w:val="00503C4E"/>
    <w:rsid w:val="0050468A"/>
    <w:rsid w:val="0050472A"/>
    <w:rsid w:val="00504DCE"/>
    <w:rsid w:val="00505988"/>
    <w:rsid w:val="00505E77"/>
    <w:rsid w:val="005071AA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370"/>
    <w:rsid w:val="005124FE"/>
    <w:rsid w:val="00512B83"/>
    <w:rsid w:val="00513079"/>
    <w:rsid w:val="00513368"/>
    <w:rsid w:val="0051383F"/>
    <w:rsid w:val="00513C96"/>
    <w:rsid w:val="00514249"/>
    <w:rsid w:val="0051474C"/>
    <w:rsid w:val="00514785"/>
    <w:rsid w:val="00515345"/>
    <w:rsid w:val="00515784"/>
    <w:rsid w:val="005159DD"/>
    <w:rsid w:val="00515D59"/>
    <w:rsid w:val="005167DF"/>
    <w:rsid w:val="00516D87"/>
    <w:rsid w:val="00516E01"/>
    <w:rsid w:val="00517689"/>
    <w:rsid w:val="005200C4"/>
    <w:rsid w:val="00520515"/>
    <w:rsid w:val="005208FE"/>
    <w:rsid w:val="00521244"/>
    <w:rsid w:val="00521B18"/>
    <w:rsid w:val="00522A70"/>
    <w:rsid w:val="00522BA4"/>
    <w:rsid w:val="00522F53"/>
    <w:rsid w:val="00523328"/>
    <w:rsid w:val="005238A1"/>
    <w:rsid w:val="00523E01"/>
    <w:rsid w:val="0052416E"/>
    <w:rsid w:val="005266CF"/>
    <w:rsid w:val="00526CDB"/>
    <w:rsid w:val="00526DD6"/>
    <w:rsid w:val="005271D2"/>
    <w:rsid w:val="00527D06"/>
    <w:rsid w:val="0053023C"/>
    <w:rsid w:val="00530742"/>
    <w:rsid w:val="00530937"/>
    <w:rsid w:val="00530ABF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6018"/>
    <w:rsid w:val="0053643A"/>
    <w:rsid w:val="00540354"/>
    <w:rsid w:val="0054061C"/>
    <w:rsid w:val="00540E02"/>
    <w:rsid w:val="00540FC9"/>
    <w:rsid w:val="00541691"/>
    <w:rsid w:val="00541A27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848"/>
    <w:rsid w:val="00545C22"/>
    <w:rsid w:val="00545EFE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505"/>
    <w:rsid w:val="00556926"/>
    <w:rsid w:val="00556EA9"/>
    <w:rsid w:val="00557405"/>
    <w:rsid w:val="005576C7"/>
    <w:rsid w:val="00557B1C"/>
    <w:rsid w:val="0056071C"/>
    <w:rsid w:val="00560C55"/>
    <w:rsid w:val="00560EAD"/>
    <w:rsid w:val="00560F9F"/>
    <w:rsid w:val="00561328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13B"/>
    <w:rsid w:val="00565BD0"/>
    <w:rsid w:val="0056657E"/>
    <w:rsid w:val="0056670A"/>
    <w:rsid w:val="00566B3A"/>
    <w:rsid w:val="00566C86"/>
    <w:rsid w:val="00567070"/>
    <w:rsid w:val="00567B89"/>
    <w:rsid w:val="00567F4D"/>
    <w:rsid w:val="00567FE0"/>
    <w:rsid w:val="005700C5"/>
    <w:rsid w:val="00570304"/>
    <w:rsid w:val="00570C14"/>
    <w:rsid w:val="00570CD6"/>
    <w:rsid w:val="00571148"/>
    <w:rsid w:val="005717C3"/>
    <w:rsid w:val="00571858"/>
    <w:rsid w:val="00572229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601B"/>
    <w:rsid w:val="0057666F"/>
    <w:rsid w:val="00576E75"/>
    <w:rsid w:val="00577B6C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7DD"/>
    <w:rsid w:val="005879AE"/>
    <w:rsid w:val="00587F0C"/>
    <w:rsid w:val="005904CE"/>
    <w:rsid w:val="005908C3"/>
    <w:rsid w:val="005911F5"/>
    <w:rsid w:val="005913B3"/>
    <w:rsid w:val="0059171C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236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5D52"/>
    <w:rsid w:val="005A6AF7"/>
    <w:rsid w:val="005A6E52"/>
    <w:rsid w:val="005A7D61"/>
    <w:rsid w:val="005B0190"/>
    <w:rsid w:val="005B13CE"/>
    <w:rsid w:val="005B1526"/>
    <w:rsid w:val="005B1C82"/>
    <w:rsid w:val="005B204D"/>
    <w:rsid w:val="005B2814"/>
    <w:rsid w:val="005B2B56"/>
    <w:rsid w:val="005B33BC"/>
    <w:rsid w:val="005B3468"/>
    <w:rsid w:val="005B3525"/>
    <w:rsid w:val="005B4AAC"/>
    <w:rsid w:val="005B5B86"/>
    <w:rsid w:val="005B71AD"/>
    <w:rsid w:val="005B7902"/>
    <w:rsid w:val="005C075E"/>
    <w:rsid w:val="005C0ADE"/>
    <w:rsid w:val="005C1577"/>
    <w:rsid w:val="005C166B"/>
    <w:rsid w:val="005C1A19"/>
    <w:rsid w:val="005C2DD2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1EC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0F46"/>
    <w:rsid w:val="005D185C"/>
    <w:rsid w:val="005D18D7"/>
    <w:rsid w:val="005D19C5"/>
    <w:rsid w:val="005D1C1E"/>
    <w:rsid w:val="005D1CB5"/>
    <w:rsid w:val="005D1E2C"/>
    <w:rsid w:val="005D1F40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ED3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375E"/>
    <w:rsid w:val="005E3D9D"/>
    <w:rsid w:val="005E4029"/>
    <w:rsid w:val="005E464A"/>
    <w:rsid w:val="005E4745"/>
    <w:rsid w:val="005E4A11"/>
    <w:rsid w:val="005E50FD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3561"/>
    <w:rsid w:val="005F4AC4"/>
    <w:rsid w:val="005F4F66"/>
    <w:rsid w:val="005F51D0"/>
    <w:rsid w:val="005F6BF5"/>
    <w:rsid w:val="005F7217"/>
    <w:rsid w:val="005F7363"/>
    <w:rsid w:val="00600A6F"/>
    <w:rsid w:val="00600ECF"/>
    <w:rsid w:val="00601193"/>
    <w:rsid w:val="00602116"/>
    <w:rsid w:val="00602916"/>
    <w:rsid w:val="00602E0C"/>
    <w:rsid w:val="00602EB2"/>
    <w:rsid w:val="006035CF"/>
    <w:rsid w:val="00603608"/>
    <w:rsid w:val="0060386A"/>
    <w:rsid w:val="00603C9B"/>
    <w:rsid w:val="00603FF4"/>
    <w:rsid w:val="00605B03"/>
    <w:rsid w:val="00605C0A"/>
    <w:rsid w:val="00606628"/>
    <w:rsid w:val="006067C9"/>
    <w:rsid w:val="00606B67"/>
    <w:rsid w:val="00606EA1"/>
    <w:rsid w:val="00606EDE"/>
    <w:rsid w:val="00607664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04"/>
    <w:rsid w:val="00612170"/>
    <w:rsid w:val="00612A70"/>
    <w:rsid w:val="00612CCE"/>
    <w:rsid w:val="00613158"/>
    <w:rsid w:val="006137E1"/>
    <w:rsid w:val="00613B5A"/>
    <w:rsid w:val="00614A0D"/>
    <w:rsid w:val="00614D98"/>
    <w:rsid w:val="00614F95"/>
    <w:rsid w:val="00614FD2"/>
    <w:rsid w:val="0061532A"/>
    <w:rsid w:val="006155BC"/>
    <w:rsid w:val="00615645"/>
    <w:rsid w:val="00616BFF"/>
    <w:rsid w:val="00616C91"/>
    <w:rsid w:val="00616CD7"/>
    <w:rsid w:val="00616D25"/>
    <w:rsid w:val="00616D8E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3827"/>
    <w:rsid w:val="00624047"/>
    <w:rsid w:val="00624CD6"/>
    <w:rsid w:val="00624D64"/>
    <w:rsid w:val="006252C0"/>
    <w:rsid w:val="00625D9F"/>
    <w:rsid w:val="00626174"/>
    <w:rsid w:val="0062690B"/>
    <w:rsid w:val="00626D55"/>
    <w:rsid w:val="00627487"/>
    <w:rsid w:val="006275D8"/>
    <w:rsid w:val="006300B9"/>
    <w:rsid w:val="00630AA5"/>
    <w:rsid w:val="00631D9E"/>
    <w:rsid w:val="00632134"/>
    <w:rsid w:val="0063213A"/>
    <w:rsid w:val="00633651"/>
    <w:rsid w:val="00633A36"/>
    <w:rsid w:val="00633B97"/>
    <w:rsid w:val="00633C2B"/>
    <w:rsid w:val="00633F74"/>
    <w:rsid w:val="00634881"/>
    <w:rsid w:val="00635A83"/>
    <w:rsid w:val="006368F3"/>
    <w:rsid w:val="00636ED3"/>
    <w:rsid w:val="00636F26"/>
    <w:rsid w:val="00637C99"/>
    <w:rsid w:val="0064048C"/>
    <w:rsid w:val="00640EA3"/>
    <w:rsid w:val="00641258"/>
    <w:rsid w:val="00642389"/>
    <w:rsid w:val="0064267D"/>
    <w:rsid w:val="00643C5D"/>
    <w:rsid w:val="00644477"/>
    <w:rsid w:val="00644675"/>
    <w:rsid w:val="006449B6"/>
    <w:rsid w:val="0064507E"/>
    <w:rsid w:val="00645B1A"/>
    <w:rsid w:val="00645C0C"/>
    <w:rsid w:val="0064630F"/>
    <w:rsid w:val="0064645A"/>
    <w:rsid w:val="00646CD5"/>
    <w:rsid w:val="00646F96"/>
    <w:rsid w:val="006471A0"/>
    <w:rsid w:val="00647250"/>
    <w:rsid w:val="006472EC"/>
    <w:rsid w:val="00647C6F"/>
    <w:rsid w:val="00650515"/>
    <w:rsid w:val="00650E4E"/>
    <w:rsid w:val="00651810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2CB"/>
    <w:rsid w:val="006544C9"/>
    <w:rsid w:val="00654862"/>
    <w:rsid w:val="00655CFB"/>
    <w:rsid w:val="006561FB"/>
    <w:rsid w:val="0065678C"/>
    <w:rsid w:val="00656ABD"/>
    <w:rsid w:val="006570F7"/>
    <w:rsid w:val="0065723B"/>
    <w:rsid w:val="00657A8B"/>
    <w:rsid w:val="00657F23"/>
    <w:rsid w:val="00657F97"/>
    <w:rsid w:val="00660936"/>
    <w:rsid w:val="00661428"/>
    <w:rsid w:val="00661B42"/>
    <w:rsid w:val="00661DA4"/>
    <w:rsid w:val="006624B0"/>
    <w:rsid w:val="00662954"/>
    <w:rsid w:val="00662B45"/>
    <w:rsid w:val="0066354F"/>
    <w:rsid w:val="00663654"/>
    <w:rsid w:val="00664013"/>
    <w:rsid w:val="006642D8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6D22"/>
    <w:rsid w:val="006671B3"/>
    <w:rsid w:val="0066735E"/>
    <w:rsid w:val="00667E11"/>
    <w:rsid w:val="006701BD"/>
    <w:rsid w:val="006710A2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A7B"/>
    <w:rsid w:val="00676F9D"/>
    <w:rsid w:val="006773BD"/>
    <w:rsid w:val="00677703"/>
    <w:rsid w:val="00677C25"/>
    <w:rsid w:val="00680601"/>
    <w:rsid w:val="0068065F"/>
    <w:rsid w:val="00680879"/>
    <w:rsid w:val="006823AE"/>
    <w:rsid w:val="00682EEA"/>
    <w:rsid w:val="006843CA"/>
    <w:rsid w:val="0068586B"/>
    <w:rsid w:val="00685E5D"/>
    <w:rsid w:val="00686369"/>
    <w:rsid w:val="006863F0"/>
    <w:rsid w:val="00686A31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4E99"/>
    <w:rsid w:val="006955ED"/>
    <w:rsid w:val="00695818"/>
    <w:rsid w:val="006959EF"/>
    <w:rsid w:val="00696987"/>
    <w:rsid w:val="006973EF"/>
    <w:rsid w:val="00697D4F"/>
    <w:rsid w:val="00697F11"/>
    <w:rsid w:val="006A059D"/>
    <w:rsid w:val="006A0EF3"/>
    <w:rsid w:val="006A15AF"/>
    <w:rsid w:val="006A1986"/>
    <w:rsid w:val="006A19C2"/>
    <w:rsid w:val="006A19F4"/>
    <w:rsid w:val="006A3391"/>
    <w:rsid w:val="006A38EB"/>
    <w:rsid w:val="006A4CB2"/>
    <w:rsid w:val="006A554E"/>
    <w:rsid w:val="006A57C9"/>
    <w:rsid w:val="006A5B86"/>
    <w:rsid w:val="006A5C9C"/>
    <w:rsid w:val="006A76AB"/>
    <w:rsid w:val="006A7D6C"/>
    <w:rsid w:val="006B0CBE"/>
    <w:rsid w:val="006B0F8E"/>
    <w:rsid w:val="006B1249"/>
    <w:rsid w:val="006B2882"/>
    <w:rsid w:val="006B36E6"/>
    <w:rsid w:val="006B386C"/>
    <w:rsid w:val="006B3B0E"/>
    <w:rsid w:val="006B3E78"/>
    <w:rsid w:val="006B3F03"/>
    <w:rsid w:val="006B4191"/>
    <w:rsid w:val="006B4595"/>
    <w:rsid w:val="006B47B1"/>
    <w:rsid w:val="006B4BC3"/>
    <w:rsid w:val="006B51C6"/>
    <w:rsid w:val="006B6171"/>
    <w:rsid w:val="006B6D53"/>
    <w:rsid w:val="006B7063"/>
    <w:rsid w:val="006B779B"/>
    <w:rsid w:val="006B7BF7"/>
    <w:rsid w:val="006C12E9"/>
    <w:rsid w:val="006C146C"/>
    <w:rsid w:val="006C18E6"/>
    <w:rsid w:val="006C2399"/>
    <w:rsid w:val="006C2AC5"/>
    <w:rsid w:val="006C478C"/>
    <w:rsid w:val="006C49EE"/>
    <w:rsid w:val="006C4F19"/>
    <w:rsid w:val="006C52CF"/>
    <w:rsid w:val="006C53CA"/>
    <w:rsid w:val="006C5C55"/>
    <w:rsid w:val="006C611D"/>
    <w:rsid w:val="006C6806"/>
    <w:rsid w:val="006C6D91"/>
    <w:rsid w:val="006C70E2"/>
    <w:rsid w:val="006C7117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40"/>
    <w:rsid w:val="006D477D"/>
    <w:rsid w:val="006D4EBB"/>
    <w:rsid w:val="006D50B7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3D"/>
    <w:rsid w:val="006E0885"/>
    <w:rsid w:val="006E08AB"/>
    <w:rsid w:val="006E0E35"/>
    <w:rsid w:val="006E102E"/>
    <w:rsid w:val="006E1BF5"/>
    <w:rsid w:val="006E1F6E"/>
    <w:rsid w:val="006E1FD1"/>
    <w:rsid w:val="006E2353"/>
    <w:rsid w:val="006E259E"/>
    <w:rsid w:val="006E2861"/>
    <w:rsid w:val="006E31E8"/>
    <w:rsid w:val="006E32F4"/>
    <w:rsid w:val="006E3C2B"/>
    <w:rsid w:val="006E4B46"/>
    <w:rsid w:val="006E5270"/>
    <w:rsid w:val="006E596C"/>
    <w:rsid w:val="006E5D44"/>
    <w:rsid w:val="006E5F8F"/>
    <w:rsid w:val="006E65ED"/>
    <w:rsid w:val="006E6C69"/>
    <w:rsid w:val="006E6DED"/>
    <w:rsid w:val="006E7545"/>
    <w:rsid w:val="006E78FA"/>
    <w:rsid w:val="006E7D66"/>
    <w:rsid w:val="006E7F13"/>
    <w:rsid w:val="006F050E"/>
    <w:rsid w:val="006F0693"/>
    <w:rsid w:val="006F11D8"/>
    <w:rsid w:val="006F1DC9"/>
    <w:rsid w:val="006F2FFC"/>
    <w:rsid w:val="006F3446"/>
    <w:rsid w:val="006F3837"/>
    <w:rsid w:val="006F3ED0"/>
    <w:rsid w:val="006F407E"/>
    <w:rsid w:val="006F44B3"/>
    <w:rsid w:val="006F4BDC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C9A"/>
    <w:rsid w:val="00702189"/>
    <w:rsid w:val="00702229"/>
    <w:rsid w:val="007024BD"/>
    <w:rsid w:val="0070263F"/>
    <w:rsid w:val="007038EB"/>
    <w:rsid w:val="007047F4"/>
    <w:rsid w:val="00705279"/>
    <w:rsid w:val="00705759"/>
    <w:rsid w:val="00705828"/>
    <w:rsid w:val="00705B9A"/>
    <w:rsid w:val="00705C82"/>
    <w:rsid w:val="00706188"/>
    <w:rsid w:val="007061FA"/>
    <w:rsid w:val="0070672E"/>
    <w:rsid w:val="007069D2"/>
    <w:rsid w:val="00706A7E"/>
    <w:rsid w:val="007073B5"/>
    <w:rsid w:val="0070789E"/>
    <w:rsid w:val="00707F72"/>
    <w:rsid w:val="007103F8"/>
    <w:rsid w:val="00710514"/>
    <w:rsid w:val="00710960"/>
    <w:rsid w:val="00710F93"/>
    <w:rsid w:val="0071152F"/>
    <w:rsid w:val="00711A60"/>
    <w:rsid w:val="00711E95"/>
    <w:rsid w:val="00712670"/>
    <w:rsid w:val="00712854"/>
    <w:rsid w:val="007134FA"/>
    <w:rsid w:val="00714545"/>
    <w:rsid w:val="007149D0"/>
    <w:rsid w:val="00715410"/>
    <w:rsid w:val="00715703"/>
    <w:rsid w:val="00715C53"/>
    <w:rsid w:val="0071649C"/>
    <w:rsid w:val="007165EB"/>
    <w:rsid w:val="007167AD"/>
    <w:rsid w:val="007178E1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694"/>
    <w:rsid w:val="007257CB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203B"/>
    <w:rsid w:val="00732265"/>
    <w:rsid w:val="00732684"/>
    <w:rsid w:val="00732A4B"/>
    <w:rsid w:val="00732FD8"/>
    <w:rsid w:val="0073360A"/>
    <w:rsid w:val="00733D4F"/>
    <w:rsid w:val="00733F42"/>
    <w:rsid w:val="00734BED"/>
    <w:rsid w:val="00734D9E"/>
    <w:rsid w:val="00734F4C"/>
    <w:rsid w:val="007355DE"/>
    <w:rsid w:val="00735AA7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0F"/>
    <w:rsid w:val="007402AF"/>
    <w:rsid w:val="00740EF2"/>
    <w:rsid w:val="0074143A"/>
    <w:rsid w:val="00741D04"/>
    <w:rsid w:val="00741D84"/>
    <w:rsid w:val="00742097"/>
    <w:rsid w:val="00742117"/>
    <w:rsid w:val="00743552"/>
    <w:rsid w:val="007436D8"/>
    <w:rsid w:val="00744A47"/>
    <w:rsid w:val="00744D80"/>
    <w:rsid w:val="00745C41"/>
    <w:rsid w:val="00745D26"/>
    <w:rsid w:val="0074662F"/>
    <w:rsid w:val="00746CD2"/>
    <w:rsid w:val="00747519"/>
    <w:rsid w:val="00747B01"/>
    <w:rsid w:val="00747E7D"/>
    <w:rsid w:val="007511E4"/>
    <w:rsid w:val="00751742"/>
    <w:rsid w:val="00752A22"/>
    <w:rsid w:val="00752AB8"/>
    <w:rsid w:val="00753A21"/>
    <w:rsid w:val="00753EDC"/>
    <w:rsid w:val="0075465A"/>
    <w:rsid w:val="0075486F"/>
    <w:rsid w:val="007550E7"/>
    <w:rsid w:val="00755654"/>
    <w:rsid w:val="00755765"/>
    <w:rsid w:val="00757314"/>
    <w:rsid w:val="00757846"/>
    <w:rsid w:val="0076079B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2D68"/>
    <w:rsid w:val="00763455"/>
    <w:rsid w:val="007634C3"/>
    <w:rsid w:val="007634F5"/>
    <w:rsid w:val="007638DF"/>
    <w:rsid w:val="00763C6E"/>
    <w:rsid w:val="007641FA"/>
    <w:rsid w:val="00764244"/>
    <w:rsid w:val="00764446"/>
    <w:rsid w:val="0076508D"/>
    <w:rsid w:val="00766478"/>
    <w:rsid w:val="00766C68"/>
    <w:rsid w:val="00766D95"/>
    <w:rsid w:val="00766F9C"/>
    <w:rsid w:val="00767289"/>
    <w:rsid w:val="007678ED"/>
    <w:rsid w:val="00767D18"/>
    <w:rsid w:val="00767E28"/>
    <w:rsid w:val="00770660"/>
    <w:rsid w:val="0077100D"/>
    <w:rsid w:val="00771356"/>
    <w:rsid w:val="007713F7"/>
    <w:rsid w:val="00771986"/>
    <w:rsid w:val="00771B72"/>
    <w:rsid w:val="00772B6E"/>
    <w:rsid w:val="00773133"/>
    <w:rsid w:val="00773487"/>
    <w:rsid w:val="007739E5"/>
    <w:rsid w:val="00773ADC"/>
    <w:rsid w:val="00773C22"/>
    <w:rsid w:val="00773E51"/>
    <w:rsid w:val="00774464"/>
    <w:rsid w:val="00775298"/>
    <w:rsid w:val="007755A1"/>
    <w:rsid w:val="00775797"/>
    <w:rsid w:val="00775BCA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741"/>
    <w:rsid w:val="00782BCB"/>
    <w:rsid w:val="00782F34"/>
    <w:rsid w:val="00783164"/>
    <w:rsid w:val="007838A1"/>
    <w:rsid w:val="007838A5"/>
    <w:rsid w:val="00783C1B"/>
    <w:rsid w:val="00783E10"/>
    <w:rsid w:val="00783E95"/>
    <w:rsid w:val="00785076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4DD"/>
    <w:rsid w:val="00787588"/>
    <w:rsid w:val="00787B4A"/>
    <w:rsid w:val="00790186"/>
    <w:rsid w:val="00790917"/>
    <w:rsid w:val="00791287"/>
    <w:rsid w:val="0079231D"/>
    <w:rsid w:val="00792D23"/>
    <w:rsid w:val="00794AA3"/>
    <w:rsid w:val="00794AE1"/>
    <w:rsid w:val="00794DB4"/>
    <w:rsid w:val="007951E8"/>
    <w:rsid w:val="00795B1A"/>
    <w:rsid w:val="00795DE2"/>
    <w:rsid w:val="00796633"/>
    <w:rsid w:val="00796820"/>
    <w:rsid w:val="00797229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1D23"/>
    <w:rsid w:val="007A231E"/>
    <w:rsid w:val="007A2B0B"/>
    <w:rsid w:val="007A3004"/>
    <w:rsid w:val="007A319B"/>
    <w:rsid w:val="007A36FA"/>
    <w:rsid w:val="007A3EA1"/>
    <w:rsid w:val="007A49E9"/>
    <w:rsid w:val="007A4B0E"/>
    <w:rsid w:val="007A4D0E"/>
    <w:rsid w:val="007A5290"/>
    <w:rsid w:val="007A552A"/>
    <w:rsid w:val="007A676C"/>
    <w:rsid w:val="007A68D1"/>
    <w:rsid w:val="007A71E3"/>
    <w:rsid w:val="007A7484"/>
    <w:rsid w:val="007A7645"/>
    <w:rsid w:val="007B01DA"/>
    <w:rsid w:val="007B071E"/>
    <w:rsid w:val="007B116B"/>
    <w:rsid w:val="007B124D"/>
    <w:rsid w:val="007B13CA"/>
    <w:rsid w:val="007B16BA"/>
    <w:rsid w:val="007B17FF"/>
    <w:rsid w:val="007B1B58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7DE"/>
    <w:rsid w:val="007B48EC"/>
    <w:rsid w:val="007B4939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C0189"/>
    <w:rsid w:val="007C07AF"/>
    <w:rsid w:val="007C07B7"/>
    <w:rsid w:val="007C0D88"/>
    <w:rsid w:val="007C0EFB"/>
    <w:rsid w:val="007C1747"/>
    <w:rsid w:val="007C185B"/>
    <w:rsid w:val="007C18A6"/>
    <w:rsid w:val="007C1CD7"/>
    <w:rsid w:val="007C1DFB"/>
    <w:rsid w:val="007C1EB2"/>
    <w:rsid w:val="007C3036"/>
    <w:rsid w:val="007C484A"/>
    <w:rsid w:val="007C5949"/>
    <w:rsid w:val="007C5A51"/>
    <w:rsid w:val="007C62CC"/>
    <w:rsid w:val="007C6730"/>
    <w:rsid w:val="007C75D7"/>
    <w:rsid w:val="007C7CA5"/>
    <w:rsid w:val="007D05E7"/>
    <w:rsid w:val="007D0A52"/>
    <w:rsid w:val="007D0E40"/>
    <w:rsid w:val="007D1191"/>
    <w:rsid w:val="007D1DB4"/>
    <w:rsid w:val="007D1F57"/>
    <w:rsid w:val="007D223F"/>
    <w:rsid w:val="007D2C09"/>
    <w:rsid w:val="007D32F3"/>
    <w:rsid w:val="007D3392"/>
    <w:rsid w:val="007D382C"/>
    <w:rsid w:val="007D3CFF"/>
    <w:rsid w:val="007D41B0"/>
    <w:rsid w:val="007D4725"/>
    <w:rsid w:val="007D49A7"/>
    <w:rsid w:val="007D4F62"/>
    <w:rsid w:val="007D5358"/>
    <w:rsid w:val="007D58E4"/>
    <w:rsid w:val="007D5F73"/>
    <w:rsid w:val="007E0011"/>
    <w:rsid w:val="007E00B0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F75"/>
    <w:rsid w:val="007E332F"/>
    <w:rsid w:val="007E3831"/>
    <w:rsid w:val="007E3CC4"/>
    <w:rsid w:val="007E481B"/>
    <w:rsid w:val="007E4F18"/>
    <w:rsid w:val="007E5269"/>
    <w:rsid w:val="007E5864"/>
    <w:rsid w:val="007E5982"/>
    <w:rsid w:val="007E5BB8"/>
    <w:rsid w:val="007E5FEF"/>
    <w:rsid w:val="007E6194"/>
    <w:rsid w:val="007E69FF"/>
    <w:rsid w:val="007E720A"/>
    <w:rsid w:val="007E77AB"/>
    <w:rsid w:val="007E7A7F"/>
    <w:rsid w:val="007F083B"/>
    <w:rsid w:val="007F11A9"/>
    <w:rsid w:val="007F1230"/>
    <w:rsid w:val="007F1607"/>
    <w:rsid w:val="007F1678"/>
    <w:rsid w:val="007F173C"/>
    <w:rsid w:val="007F1FB6"/>
    <w:rsid w:val="007F20EB"/>
    <w:rsid w:val="007F2344"/>
    <w:rsid w:val="007F23F6"/>
    <w:rsid w:val="007F25F9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7F7A81"/>
    <w:rsid w:val="00800E7F"/>
    <w:rsid w:val="00800E82"/>
    <w:rsid w:val="00801080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4812"/>
    <w:rsid w:val="00804FBC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0CC"/>
    <w:rsid w:val="00812418"/>
    <w:rsid w:val="008125AB"/>
    <w:rsid w:val="008127A9"/>
    <w:rsid w:val="00812842"/>
    <w:rsid w:val="0081337E"/>
    <w:rsid w:val="00813D34"/>
    <w:rsid w:val="00813E33"/>
    <w:rsid w:val="00813ECB"/>
    <w:rsid w:val="0081469F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2F83"/>
    <w:rsid w:val="0082370A"/>
    <w:rsid w:val="0082413B"/>
    <w:rsid w:val="008249CE"/>
    <w:rsid w:val="00824A39"/>
    <w:rsid w:val="00824B16"/>
    <w:rsid w:val="00824E39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975"/>
    <w:rsid w:val="00834BEF"/>
    <w:rsid w:val="00834C9F"/>
    <w:rsid w:val="0083550F"/>
    <w:rsid w:val="00835589"/>
    <w:rsid w:val="00835A63"/>
    <w:rsid w:val="00835FD5"/>
    <w:rsid w:val="00836078"/>
    <w:rsid w:val="00836712"/>
    <w:rsid w:val="00836903"/>
    <w:rsid w:val="00836EFB"/>
    <w:rsid w:val="00837272"/>
    <w:rsid w:val="008373F2"/>
    <w:rsid w:val="008375A2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33D"/>
    <w:rsid w:val="0084455F"/>
    <w:rsid w:val="00844628"/>
    <w:rsid w:val="00845754"/>
    <w:rsid w:val="008459F6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315E"/>
    <w:rsid w:val="00853FEB"/>
    <w:rsid w:val="008546DC"/>
    <w:rsid w:val="00854A86"/>
    <w:rsid w:val="00855F19"/>
    <w:rsid w:val="008563CE"/>
    <w:rsid w:val="00856AD1"/>
    <w:rsid w:val="00856B76"/>
    <w:rsid w:val="0085701F"/>
    <w:rsid w:val="008604E3"/>
    <w:rsid w:val="00860751"/>
    <w:rsid w:val="00861AFD"/>
    <w:rsid w:val="008623D9"/>
    <w:rsid w:val="00862556"/>
    <w:rsid w:val="00862843"/>
    <w:rsid w:val="0086360B"/>
    <w:rsid w:val="0086451F"/>
    <w:rsid w:val="0086453F"/>
    <w:rsid w:val="00864D16"/>
    <w:rsid w:val="008657ED"/>
    <w:rsid w:val="00865FA5"/>
    <w:rsid w:val="008661DC"/>
    <w:rsid w:val="00866361"/>
    <w:rsid w:val="00866AF4"/>
    <w:rsid w:val="00866ECE"/>
    <w:rsid w:val="008703AA"/>
    <w:rsid w:val="00870739"/>
    <w:rsid w:val="008708E2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F6"/>
    <w:rsid w:val="008764E6"/>
    <w:rsid w:val="008765E8"/>
    <w:rsid w:val="00876D2C"/>
    <w:rsid w:val="00876F31"/>
    <w:rsid w:val="00877E31"/>
    <w:rsid w:val="00881530"/>
    <w:rsid w:val="00881C47"/>
    <w:rsid w:val="0088206E"/>
    <w:rsid w:val="008822BD"/>
    <w:rsid w:val="00882FD8"/>
    <w:rsid w:val="0088328D"/>
    <w:rsid w:val="00883497"/>
    <w:rsid w:val="00883E69"/>
    <w:rsid w:val="00883F46"/>
    <w:rsid w:val="00884820"/>
    <w:rsid w:val="00886503"/>
    <w:rsid w:val="008868A5"/>
    <w:rsid w:val="008869E0"/>
    <w:rsid w:val="00886A9A"/>
    <w:rsid w:val="00886B61"/>
    <w:rsid w:val="00886BDE"/>
    <w:rsid w:val="0088726D"/>
    <w:rsid w:val="00887477"/>
    <w:rsid w:val="00890722"/>
    <w:rsid w:val="00892D7D"/>
    <w:rsid w:val="00892F4B"/>
    <w:rsid w:val="00893B47"/>
    <w:rsid w:val="008946AF"/>
    <w:rsid w:val="008946BF"/>
    <w:rsid w:val="00895822"/>
    <w:rsid w:val="00895A4B"/>
    <w:rsid w:val="00896020"/>
    <w:rsid w:val="00896593"/>
    <w:rsid w:val="00896921"/>
    <w:rsid w:val="00897B3F"/>
    <w:rsid w:val="008A0786"/>
    <w:rsid w:val="008A12AE"/>
    <w:rsid w:val="008A189C"/>
    <w:rsid w:val="008A191C"/>
    <w:rsid w:val="008A1C52"/>
    <w:rsid w:val="008A1EB9"/>
    <w:rsid w:val="008A1F5D"/>
    <w:rsid w:val="008A324F"/>
    <w:rsid w:val="008A3257"/>
    <w:rsid w:val="008A3FF3"/>
    <w:rsid w:val="008A42A5"/>
    <w:rsid w:val="008A44BC"/>
    <w:rsid w:val="008A4FD2"/>
    <w:rsid w:val="008A5EB0"/>
    <w:rsid w:val="008A6B47"/>
    <w:rsid w:val="008A6E0F"/>
    <w:rsid w:val="008A7098"/>
    <w:rsid w:val="008A73A6"/>
    <w:rsid w:val="008A79BA"/>
    <w:rsid w:val="008B003B"/>
    <w:rsid w:val="008B042C"/>
    <w:rsid w:val="008B06A4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3A4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3DA2"/>
    <w:rsid w:val="008C40B6"/>
    <w:rsid w:val="008C4821"/>
    <w:rsid w:val="008C49B4"/>
    <w:rsid w:val="008C5694"/>
    <w:rsid w:val="008C5A4B"/>
    <w:rsid w:val="008C5DD9"/>
    <w:rsid w:val="008C616A"/>
    <w:rsid w:val="008C6274"/>
    <w:rsid w:val="008C64AD"/>
    <w:rsid w:val="008C664F"/>
    <w:rsid w:val="008C7143"/>
    <w:rsid w:val="008C7699"/>
    <w:rsid w:val="008C77D7"/>
    <w:rsid w:val="008D001C"/>
    <w:rsid w:val="008D0429"/>
    <w:rsid w:val="008D141F"/>
    <w:rsid w:val="008D184B"/>
    <w:rsid w:val="008D1858"/>
    <w:rsid w:val="008D2151"/>
    <w:rsid w:val="008D335D"/>
    <w:rsid w:val="008D3A6F"/>
    <w:rsid w:val="008D3D2F"/>
    <w:rsid w:val="008D4863"/>
    <w:rsid w:val="008D4AED"/>
    <w:rsid w:val="008D5290"/>
    <w:rsid w:val="008D55FE"/>
    <w:rsid w:val="008D5A36"/>
    <w:rsid w:val="008D5E30"/>
    <w:rsid w:val="008D5EE3"/>
    <w:rsid w:val="008D64B3"/>
    <w:rsid w:val="008D6ADA"/>
    <w:rsid w:val="008D6F7E"/>
    <w:rsid w:val="008D74D8"/>
    <w:rsid w:val="008D7DA6"/>
    <w:rsid w:val="008E04A2"/>
    <w:rsid w:val="008E0555"/>
    <w:rsid w:val="008E09FF"/>
    <w:rsid w:val="008E0BE3"/>
    <w:rsid w:val="008E1676"/>
    <w:rsid w:val="008E16B3"/>
    <w:rsid w:val="008E16E6"/>
    <w:rsid w:val="008E1DF9"/>
    <w:rsid w:val="008E22D0"/>
    <w:rsid w:val="008E2B25"/>
    <w:rsid w:val="008E2C41"/>
    <w:rsid w:val="008E3BC8"/>
    <w:rsid w:val="008E408B"/>
    <w:rsid w:val="008E4368"/>
    <w:rsid w:val="008E43F8"/>
    <w:rsid w:val="008E4F96"/>
    <w:rsid w:val="008E506C"/>
    <w:rsid w:val="008E5240"/>
    <w:rsid w:val="008E5298"/>
    <w:rsid w:val="008E566A"/>
    <w:rsid w:val="008E627B"/>
    <w:rsid w:val="008E6484"/>
    <w:rsid w:val="008E6812"/>
    <w:rsid w:val="008E6C65"/>
    <w:rsid w:val="008E78A0"/>
    <w:rsid w:val="008F06D0"/>
    <w:rsid w:val="008F0F88"/>
    <w:rsid w:val="008F13E2"/>
    <w:rsid w:val="008F1C92"/>
    <w:rsid w:val="008F2342"/>
    <w:rsid w:val="008F36F3"/>
    <w:rsid w:val="008F40A2"/>
    <w:rsid w:val="008F45C3"/>
    <w:rsid w:val="008F486D"/>
    <w:rsid w:val="008F49BF"/>
    <w:rsid w:val="008F4F11"/>
    <w:rsid w:val="008F5812"/>
    <w:rsid w:val="008F5821"/>
    <w:rsid w:val="008F5EF3"/>
    <w:rsid w:val="008F6003"/>
    <w:rsid w:val="008F67D8"/>
    <w:rsid w:val="008F6B5F"/>
    <w:rsid w:val="008F71A8"/>
    <w:rsid w:val="008F74E9"/>
    <w:rsid w:val="00901DF4"/>
    <w:rsid w:val="009025EE"/>
    <w:rsid w:val="009026F2"/>
    <w:rsid w:val="0090390C"/>
    <w:rsid w:val="00903C6B"/>
    <w:rsid w:val="0090432B"/>
    <w:rsid w:val="0090452A"/>
    <w:rsid w:val="00904B01"/>
    <w:rsid w:val="00905644"/>
    <w:rsid w:val="0090626C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A55"/>
    <w:rsid w:val="00913154"/>
    <w:rsid w:val="00913200"/>
    <w:rsid w:val="00913435"/>
    <w:rsid w:val="00913A16"/>
    <w:rsid w:val="00913F1D"/>
    <w:rsid w:val="0091485B"/>
    <w:rsid w:val="009148D6"/>
    <w:rsid w:val="009149B0"/>
    <w:rsid w:val="00915258"/>
    <w:rsid w:val="0091532F"/>
    <w:rsid w:val="009153C7"/>
    <w:rsid w:val="009155BD"/>
    <w:rsid w:val="00915A10"/>
    <w:rsid w:val="0091606D"/>
    <w:rsid w:val="0091608F"/>
    <w:rsid w:val="00916B30"/>
    <w:rsid w:val="0091759E"/>
    <w:rsid w:val="00917BCE"/>
    <w:rsid w:val="009208D1"/>
    <w:rsid w:val="0092098A"/>
    <w:rsid w:val="00920A8D"/>
    <w:rsid w:val="00920EB7"/>
    <w:rsid w:val="00921635"/>
    <w:rsid w:val="00921963"/>
    <w:rsid w:val="00921D4E"/>
    <w:rsid w:val="00921F81"/>
    <w:rsid w:val="009226B6"/>
    <w:rsid w:val="009228E2"/>
    <w:rsid w:val="009232BA"/>
    <w:rsid w:val="0092331E"/>
    <w:rsid w:val="00923CAD"/>
    <w:rsid w:val="00924F1A"/>
    <w:rsid w:val="00924FE4"/>
    <w:rsid w:val="0092507C"/>
    <w:rsid w:val="009252EC"/>
    <w:rsid w:val="00925976"/>
    <w:rsid w:val="00925D9C"/>
    <w:rsid w:val="009266E5"/>
    <w:rsid w:val="00927071"/>
    <w:rsid w:val="009300E2"/>
    <w:rsid w:val="009301EA"/>
    <w:rsid w:val="00930B7B"/>
    <w:rsid w:val="009311E3"/>
    <w:rsid w:val="009313F3"/>
    <w:rsid w:val="00931B44"/>
    <w:rsid w:val="0093207D"/>
    <w:rsid w:val="00932473"/>
    <w:rsid w:val="00932D9D"/>
    <w:rsid w:val="00932F8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3E40"/>
    <w:rsid w:val="009446B6"/>
    <w:rsid w:val="009448E7"/>
    <w:rsid w:val="00944C46"/>
    <w:rsid w:val="0094501A"/>
    <w:rsid w:val="009453E3"/>
    <w:rsid w:val="009458CE"/>
    <w:rsid w:val="009459F4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879"/>
    <w:rsid w:val="00951BDA"/>
    <w:rsid w:val="00951E52"/>
    <w:rsid w:val="00952254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6F25"/>
    <w:rsid w:val="00957269"/>
    <w:rsid w:val="00957772"/>
    <w:rsid w:val="00957A36"/>
    <w:rsid w:val="00957E6B"/>
    <w:rsid w:val="0096168C"/>
    <w:rsid w:val="00961746"/>
    <w:rsid w:val="00962248"/>
    <w:rsid w:val="00962AF9"/>
    <w:rsid w:val="0096310C"/>
    <w:rsid w:val="009638B6"/>
    <w:rsid w:val="00963A01"/>
    <w:rsid w:val="00963C17"/>
    <w:rsid w:val="0096489A"/>
    <w:rsid w:val="009649B7"/>
    <w:rsid w:val="00965057"/>
    <w:rsid w:val="00965478"/>
    <w:rsid w:val="00965B6E"/>
    <w:rsid w:val="00965E5C"/>
    <w:rsid w:val="00966405"/>
    <w:rsid w:val="009669F4"/>
    <w:rsid w:val="00966C68"/>
    <w:rsid w:val="0096769E"/>
    <w:rsid w:val="009677D7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2AB"/>
    <w:rsid w:val="00972613"/>
    <w:rsid w:val="00972931"/>
    <w:rsid w:val="00973181"/>
    <w:rsid w:val="00973395"/>
    <w:rsid w:val="00973444"/>
    <w:rsid w:val="00973CF7"/>
    <w:rsid w:val="0097450E"/>
    <w:rsid w:val="009746F3"/>
    <w:rsid w:val="0097653B"/>
    <w:rsid w:val="0097704A"/>
    <w:rsid w:val="00977705"/>
    <w:rsid w:val="00977D43"/>
    <w:rsid w:val="00977F37"/>
    <w:rsid w:val="009804B2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A5E"/>
    <w:rsid w:val="00981D1F"/>
    <w:rsid w:val="009831A3"/>
    <w:rsid w:val="00983696"/>
    <w:rsid w:val="00983778"/>
    <w:rsid w:val="0098409D"/>
    <w:rsid w:val="00984DCE"/>
    <w:rsid w:val="00984F81"/>
    <w:rsid w:val="00985107"/>
    <w:rsid w:val="0098522B"/>
    <w:rsid w:val="00985683"/>
    <w:rsid w:val="009856AD"/>
    <w:rsid w:val="009859A0"/>
    <w:rsid w:val="0098690E"/>
    <w:rsid w:val="00986AE2"/>
    <w:rsid w:val="00986E7B"/>
    <w:rsid w:val="00987141"/>
    <w:rsid w:val="0098776D"/>
    <w:rsid w:val="0098779E"/>
    <w:rsid w:val="00987B7E"/>
    <w:rsid w:val="00987CCF"/>
    <w:rsid w:val="00987F6D"/>
    <w:rsid w:val="009901D3"/>
    <w:rsid w:val="0099037C"/>
    <w:rsid w:val="00990632"/>
    <w:rsid w:val="009908EE"/>
    <w:rsid w:val="00990F57"/>
    <w:rsid w:val="00991A9B"/>
    <w:rsid w:val="00992524"/>
    <w:rsid w:val="0099266C"/>
    <w:rsid w:val="00992A88"/>
    <w:rsid w:val="009931B2"/>
    <w:rsid w:val="009942A6"/>
    <w:rsid w:val="00994E72"/>
    <w:rsid w:val="0099636D"/>
    <w:rsid w:val="009970F5"/>
    <w:rsid w:val="00997F6A"/>
    <w:rsid w:val="009A06DF"/>
    <w:rsid w:val="009A06ED"/>
    <w:rsid w:val="009A074F"/>
    <w:rsid w:val="009A0C3C"/>
    <w:rsid w:val="009A1233"/>
    <w:rsid w:val="009A15B1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566B"/>
    <w:rsid w:val="009A5916"/>
    <w:rsid w:val="009A60C8"/>
    <w:rsid w:val="009A646A"/>
    <w:rsid w:val="009A7156"/>
    <w:rsid w:val="009A71EE"/>
    <w:rsid w:val="009A7293"/>
    <w:rsid w:val="009A7568"/>
    <w:rsid w:val="009A762D"/>
    <w:rsid w:val="009A7B06"/>
    <w:rsid w:val="009A7C69"/>
    <w:rsid w:val="009A7D77"/>
    <w:rsid w:val="009A7DFA"/>
    <w:rsid w:val="009A7F57"/>
    <w:rsid w:val="009B14DD"/>
    <w:rsid w:val="009B1771"/>
    <w:rsid w:val="009B1E9C"/>
    <w:rsid w:val="009B1F3A"/>
    <w:rsid w:val="009B2F40"/>
    <w:rsid w:val="009B3570"/>
    <w:rsid w:val="009B3C6A"/>
    <w:rsid w:val="009B3D3A"/>
    <w:rsid w:val="009B3F14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708"/>
    <w:rsid w:val="009B7947"/>
    <w:rsid w:val="009C01AC"/>
    <w:rsid w:val="009C0419"/>
    <w:rsid w:val="009C0498"/>
    <w:rsid w:val="009C0CBA"/>
    <w:rsid w:val="009C1885"/>
    <w:rsid w:val="009C1B97"/>
    <w:rsid w:val="009C1FFB"/>
    <w:rsid w:val="009C2444"/>
    <w:rsid w:val="009C2B01"/>
    <w:rsid w:val="009C2EB3"/>
    <w:rsid w:val="009C2F1A"/>
    <w:rsid w:val="009C40C1"/>
    <w:rsid w:val="009C41BE"/>
    <w:rsid w:val="009C46D6"/>
    <w:rsid w:val="009C46DB"/>
    <w:rsid w:val="009C490F"/>
    <w:rsid w:val="009C49E9"/>
    <w:rsid w:val="009C53ED"/>
    <w:rsid w:val="009C5D9A"/>
    <w:rsid w:val="009C62A7"/>
    <w:rsid w:val="009C687A"/>
    <w:rsid w:val="009D0508"/>
    <w:rsid w:val="009D06FD"/>
    <w:rsid w:val="009D0DFA"/>
    <w:rsid w:val="009D0EF9"/>
    <w:rsid w:val="009D24DF"/>
    <w:rsid w:val="009D2AAF"/>
    <w:rsid w:val="009D2AFE"/>
    <w:rsid w:val="009D330D"/>
    <w:rsid w:val="009D3D0C"/>
    <w:rsid w:val="009D3DF3"/>
    <w:rsid w:val="009D42A4"/>
    <w:rsid w:val="009D54A7"/>
    <w:rsid w:val="009D5547"/>
    <w:rsid w:val="009D55B0"/>
    <w:rsid w:val="009D5BF8"/>
    <w:rsid w:val="009D6472"/>
    <w:rsid w:val="009D6D9B"/>
    <w:rsid w:val="009D750A"/>
    <w:rsid w:val="009D782E"/>
    <w:rsid w:val="009E0D77"/>
    <w:rsid w:val="009E13F9"/>
    <w:rsid w:val="009E1E2D"/>
    <w:rsid w:val="009E274B"/>
    <w:rsid w:val="009E291E"/>
    <w:rsid w:val="009E2F51"/>
    <w:rsid w:val="009E308F"/>
    <w:rsid w:val="009E30C2"/>
    <w:rsid w:val="009E3994"/>
    <w:rsid w:val="009E4029"/>
    <w:rsid w:val="009E4CB0"/>
    <w:rsid w:val="009E4E19"/>
    <w:rsid w:val="009E530B"/>
    <w:rsid w:val="009E5B4E"/>
    <w:rsid w:val="009E5CE3"/>
    <w:rsid w:val="009E61CF"/>
    <w:rsid w:val="009E65D0"/>
    <w:rsid w:val="009E6E3B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D06"/>
    <w:rsid w:val="009F404E"/>
    <w:rsid w:val="009F4E06"/>
    <w:rsid w:val="009F509E"/>
    <w:rsid w:val="009F52F7"/>
    <w:rsid w:val="009F53CF"/>
    <w:rsid w:val="009F57CB"/>
    <w:rsid w:val="009F6F96"/>
    <w:rsid w:val="009F7AC2"/>
    <w:rsid w:val="00A0009E"/>
    <w:rsid w:val="00A0085E"/>
    <w:rsid w:val="00A0088A"/>
    <w:rsid w:val="00A00A61"/>
    <w:rsid w:val="00A00C36"/>
    <w:rsid w:val="00A02A6B"/>
    <w:rsid w:val="00A031A3"/>
    <w:rsid w:val="00A033A9"/>
    <w:rsid w:val="00A03846"/>
    <w:rsid w:val="00A04052"/>
    <w:rsid w:val="00A0424C"/>
    <w:rsid w:val="00A0458F"/>
    <w:rsid w:val="00A04ADD"/>
    <w:rsid w:val="00A04D0E"/>
    <w:rsid w:val="00A05CBA"/>
    <w:rsid w:val="00A065B2"/>
    <w:rsid w:val="00A06EDC"/>
    <w:rsid w:val="00A07103"/>
    <w:rsid w:val="00A07B5A"/>
    <w:rsid w:val="00A07BFB"/>
    <w:rsid w:val="00A07FA0"/>
    <w:rsid w:val="00A1048E"/>
    <w:rsid w:val="00A105D5"/>
    <w:rsid w:val="00A10F8B"/>
    <w:rsid w:val="00A11101"/>
    <w:rsid w:val="00A111E6"/>
    <w:rsid w:val="00A124A1"/>
    <w:rsid w:val="00A12A5C"/>
    <w:rsid w:val="00A12D4F"/>
    <w:rsid w:val="00A14BC8"/>
    <w:rsid w:val="00A15748"/>
    <w:rsid w:val="00A162D5"/>
    <w:rsid w:val="00A16737"/>
    <w:rsid w:val="00A16BB4"/>
    <w:rsid w:val="00A1702B"/>
    <w:rsid w:val="00A17281"/>
    <w:rsid w:val="00A17E18"/>
    <w:rsid w:val="00A2038F"/>
    <w:rsid w:val="00A2076A"/>
    <w:rsid w:val="00A2077C"/>
    <w:rsid w:val="00A211DD"/>
    <w:rsid w:val="00A213ED"/>
    <w:rsid w:val="00A215E3"/>
    <w:rsid w:val="00A22603"/>
    <w:rsid w:val="00A22947"/>
    <w:rsid w:val="00A22AD4"/>
    <w:rsid w:val="00A22BB4"/>
    <w:rsid w:val="00A23427"/>
    <w:rsid w:val="00A23533"/>
    <w:rsid w:val="00A23E70"/>
    <w:rsid w:val="00A2502F"/>
    <w:rsid w:val="00A253A3"/>
    <w:rsid w:val="00A25FA6"/>
    <w:rsid w:val="00A266F8"/>
    <w:rsid w:val="00A267FD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C7F"/>
    <w:rsid w:val="00A34F0B"/>
    <w:rsid w:val="00A35739"/>
    <w:rsid w:val="00A37140"/>
    <w:rsid w:val="00A37844"/>
    <w:rsid w:val="00A406C5"/>
    <w:rsid w:val="00A40ED1"/>
    <w:rsid w:val="00A40FE4"/>
    <w:rsid w:val="00A415A6"/>
    <w:rsid w:val="00A422F9"/>
    <w:rsid w:val="00A423E4"/>
    <w:rsid w:val="00A42B35"/>
    <w:rsid w:val="00A42D3E"/>
    <w:rsid w:val="00A437D7"/>
    <w:rsid w:val="00A43A6F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70D5"/>
    <w:rsid w:val="00A47D6E"/>
    <w:rsid w:val="00A47F6B"/>
    <w:rsid w:val="00A501AE"/>
    <w:rsid w:val="00A5049D"/>
    <w:rsid w:val="00A510DF"/>
    <w:rsid w:val="00A51108"/>
    <w:rsid w:val="00A52251"/>
    <w:rsid w:val="00A52556"/>
    <w:rsid w:val="00A52657"/>
    <w:rsid w:val="00A52B9E"/>
    <w:rsid w:val="00A52F83"/>
    <w:rsid w:val="00A530E6"/>
    <w:rsid w:val="00A53497"/>
    <w:rsid w:val="00A5417F"/>
    <w:rsid w:val="00A54395"/>
    <w:rsid w:val="00A548D9"/>
    <w:rsid w:val="00A54B34"/>
    <w:rsid w:val="00A55032"/>
    <w:rsid w:val="00A55ECB"/>
    <w:rsid w:val="00A55F8D"/>
    <w:rsid w:val="00A57A04"/>
    <w:rsid w:val="00A604D5"/>
    <w:rsid w:val="00A60F2B"/>
    <w:rsid w:val="00A614E7"/>
    <w:rsid w:val="00A6168D"/>
    <w:rsid w:val="00A61C3C"/>
    <w:rsid w:val="00A61DDD"/>
    <w:rsid w:val="00A622BF"/>
    <w:rsid w:val="00A63118"/>
    <w:rsid w:val="00A63295"/>
    <w:rsid w:val="00A63B38"/>
    <w:rsid w:val="00A63D80"/>
    <w:rsid w:val="00A63F61"/>
    <w:rsid w:val="00A63F7D"/>
    <w:rsid w:val="00A640C4"/>
    <w:rsid w:val="00A64A40"/>
    <w:rsid w:val="00A65040"/>
    <w:rsid w:val="00A6542B"/>
    <w:rsid w:val="00A654E0"/>
    <w:rsid w:val="00A66B60"/>
    <w:rsid w:val="00A700FC"/>
    <w:rsid w:val="00A702ED"/>
    <w:rsid w:val="00A70456"/>
    <w:rsid w:val="00A7048E"/>
    <w:rsid w:val="00A70777"/>
    <w:rsid w:val="00A713A0"/>
    <w:rsid w:val="00A71773"/>
    <w:rsid w:val="00A72665"/>
    <w:rsid w:val="00A72685"/>
    <w:rsid w:val="00A7275A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D5"/>
    <w:rsid w:val="00A8135D"/>
    <w:rsid w:val="00A81C5C"/>
    <w:rsid w:val="00A8227F"/>
    <w:rsid w:val="00A838EE"/>
    <w:rsid w:val="00A841AA"/>
    <w:rsid w:val="00A84302"/>
    <w:rsid w:val="00A84DD8"/>
    <w:rsid w:val="00A856B0"/>
    <w:rsid w:val="00A856C8"/>
    <w:rsid w:val="00A85775"/>
    <w:rsid w:val="00A858D8"/>
    <w:rsid w:val="00A86117"/>
    <w:rsid w:val="00A878AE"/>
    <w:rsid w:val="00A8796B"/>
    <w:rsid w:val="00A87E06"/>
    <w:rsid w:val="00A9073D"/>
    <w:rsid w:val="00A908E3"/>
    <w:rsid w:val="00A90B73"/>
    <w:rsid w:val="00A90EE9"/>
    <w:rsid w:val="00A90FF5"/>
    <w:rsid w:val="00A91021"/>
    <w:rsid w:val="00A91198"/>
    <w:rsid w:val="00A91343"/>
    <w:rsid w:val="00A9176A"/>
    <w:rsid w:val="00A929C5"/>
    <w:rsid w:val="00A937B3"/>
    <w:rsid w:val="00A93942"/>
    <w:rsid w:val="00A93B8A"/>
    <w:rsid w:val="00A93E97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339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35D"/>
    <w:rsid w:val="00AA56EA"/>
    <w:rsid w:val="00AA58EE"/>
    <w:rsid w:val="00AA6409"/>
    <w:rsid w:val="00AA6464"/>
    <w:rsid w:val="00AA753B"/>
    <w:rsid w:val="00AA75D5"/>
    <w:rsid w:val="00AA7EA9"/>
    <w:rsid w:val="00AB0730"/>
    <w:rsid w:val="00AB0D38"/>
    <w:rsid w:val="00AB3902"/>
    <w:rsid w:val="00AB397B"/>
    <w:rsid w:val="00AB3DE2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091"/>
    <w:rsid w:val="00AB6186"/>
    <w:rsid w:val="00AB66CA"/>
    <w:rsid w:val="00AB679A"/>
    <w:rsid w:val="00AB69CD"/>
    <w:rsid w:val="00AB69CE"/>
    <w:rsid w:val="00AB6B95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1814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2DE"/>
    <w:rsid w:val="00AC54B7"/>
    <w:rsid w:val="00AC5B3B"/>
    <w:rsid w:val="00AC5BB9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40AE"/>
    <w:rsid w:val="00AD40B3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0E3"/>
    <w:rsid w:val="00AE0652"/>
    <w:rsid w:val="00AE1291"/>
    <w:rsid w:val="00AE17E6"/>
    <w:rsid w:val="00AE2515"/>
    <w:rsid w:val="00AE26EA"/>
    <w:rsid w:val="00AE367A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0DE7"/>
    <w:rsid w:val="00AF170E"/>
    <w:rsid w:val="00AF1E86"/>
    <w:rsid w:val="00AF1EC5"/>
    <w:rsid w:val="00AF2569"/>
    <w:rsid w:val="00AF39FE"/>
    <w:rsid w:val="00AF3D21"/>
    <w:rsid w:val="00AF4222"/>
    <w:rsid w:val="00AF4233"/>
    <w:rsid w:val="00AF47E1"/>
    <w:rsid w:val="00AF5367"/>
    <w:rsid w:val="00AF53CE"/>
    <w:rsid w:val="00AF5CDF"/>
    <w:rsid w:val="00AF5E48"/>
    <w:rsid w:val="00AF6039"/>
    <w:rsid w:val="00AF6290"/>
    <w:rsid w:val="00AF6569"/>
    <w:rsid w:val="00AF6AD0"/>
    <w:rsid w:val="00AF6B6F"/>
    <w:rsid w:val="00AF6F2F"/>
    <w:rsid w:val="00AF7064"/>
    <w:rsid w:val="00AF74AC"/>
    <w:rsid w:val="00B0017F"/>
    <w:rsid w:val="00B00181"/>
    <w:rsid w:val="00B00EA0"/>
    <w:rsid w:val="00B00F91"/>
    <w:rsid w:val="00B01249"/>
    <w:rsid w:val="00B0193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88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997"/>
    <w:rsid w:val="00B11DE2"/>
    <w:rsid w:val="00B123BD"/>
    <w:rsid w:val="00B125AF"/>
    <w:rsid w:val="00B12973"/>
    <w:rsid w:val="00B12974"/>
    <w:rsid w:val="00B1333C"/>
    <w:rsid w:val="00B1349A"/>
    <w:rsid w:val="00B1400F"/>
    <w:rsid w:val="00B142F8"/>
    <w:rsid w:val="00B150B1"/>
    <w:rsid w:val="00B15DE8"/>
    <w:rsid w:val="00B16013"/>
    <w:rsid w:val="00B17195"/>
    <w:rsid w:val="00B17522"/>
    <w:rsid w:val="00B179F0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257"/>
    <w:rsid w:val="00B228B8"/>
    <w:rsid w:val="00B22BD5"/>
    <w:rsid w:val="00B2372F"/>
    <w:rsid w:val="00B2402C"/>
    <w:rsid w:val="00B2453F"/>
    <w:rsid w:val="00B246A6"/>
    <w:rsid w:val="00B24DC2"/>
    <w:rsid w:val="00B24EF7"/>
    <w:rsid w:val="00B25327"/>
    <w:rsid w:val="00B25E9F"/>
    <w:rsid w:val="00B25FF4"/>
    <w:rsid w:val="00B264DB"/>
    <w:rsid w:val="00B26792"/>
    <w:rsid w:val="00B26D43"/>
    <w:rsid w:val="00B26EF0"/>
    <w:rsid w:val="00B2758A"/>
    <w:rsid w:val="00B27E90"/>
    <w:rsid w:val="00B306E4"/>
    <w:rsid w:val="00B3070F"/>
    <w:rsid w:val="00B30774"/>
    <w:rsid w:val="00B307BF"/>
    <w:rsid w:val="00B308E4"/>
    <w:rsid w:val="00B30B07"/>
    <w:rsid w:val="00B318BF"/>
    <w:rsid w:val="00B31A55"/>
    <w:rsid w:val="00B31D42"/>
    <w:rsid w:val="00B31FE6"/>
    <w:rsid w:val="00B32EEB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441"/>
    <w:rsid w:val="00B405A7"/>
    <w:rsid w:val="00B406BD"/>
    <w:rsid w:val="00B40DC3"/>
    <w:rsid w:val="00B40E47"/>
    <w:rsid w:val="00B41085"/>
    <w:rsid w:val="00B42061"/>
    <w:rsid w:val="00B422D9"/>
    <w:rsid w:val="00B42C87"/>
    <w:rsid w:val="00B42E4A"/>
    <w:rsid w:val="00B4302E"/>
    <w:rsid w:val="00B430D4"/>
    <w:rsid w:val="00B43903"/>
    <w:rsid w:val="00B43AE8"/>
    <w:rsid w:val="00B43F9C"/>
    <w:rsid w:val="00B44064"/>
    <w:rsid w:val="00B46474"/>
    <w:rsid w:val="00B466EF"/>
    <w:rsid w:val="00B46792"/>
    <w:rsid w:val="00B468AA"/>
    <w:rsid w:val="00B46B27"/>
    <w:rsid w:val="00B4722F"/>
    <w:rsid w:val="00B47D9E"/>
    <w:rsid w:val="00B5003D"/>
    <w:rsid w:val="00B50946"/>
    <w:rsid w:val="00B5160B"/>
    <w:rsid w:val="00B51B87"/>
    <w:rsid w:val="00B51EB7"/>
    <w:rsid w:val="00B51F9B"/>
    <w:rsid w:val="00B52511"/>
    <w:rsid w:val="00B52558"/>
    <w:rsid w:val="00B530CA"/>
    <w:rsid w:val="00B531D1"/>
    <w:rsid w:val="00B54593"/>
    <w:rsid w:val="00B550E9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D2D"/>
    <w:rsid w:val="00B66582"/>
    <w:rsid w:val="00B6709E"/>
    <w:rsid w:val="00B672CA"/>
    <w:rsid w:val="00B6778B"/>
    <w:rsid w:val="00B67A61"/>
    <w:rsid w:val="00B705D8"/>
    <w:rsid w:val="00B70BBA"/>
    <w:rsid w:val="00B70FCD"/>
    <w:rsid w:val="00B71721"/>
    <w:rsid w:val="00B71D08"/>
    <w:rsid w:val="00B71F45"/>
    <w:rsid w:val="00B72889"/>
    <w:rsid w:val="00B72BFB"/>
    <w:rsid w:val="00B72ED1"/>
    <w:rsid w:val="00B72FD9"/>
    <w:rsid w:val="00B7313B"/>
    <w:rsid w:val="00B73D38"/>
    <w:rsid w:val="00B73E16"/>
    <w:rsid w:val="00B740AB"/>
    <w:rsid w:val="00B74E0B"/>
    <w:rsid w:val="00B7544C"/>
    <w:rsid w:val="00B75541"/>
    <w:rsid w:val="00B75A01"/>
    <w:rsid w:val="00B75B80"/>
    <w:rsid w:val="00B76287"/>
    <w:rsid w:val="00B768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4EDB"/>
    <w:rsid w:val="00B85472"/>
    <w:rsid w:val="00B857F8"/>
    <w:rsid w:val="00B85B03"/>
    <w:rsid w:val="00B8624D"/>
    <w:rsid w:val="00B86AD1"/>
    <w:rsid w:val="00B86BB1"/>
    <w:rsid w:val="00B86E46"/>
    <w:rsid w:val="00B901BC"/>
    <w:rsid w:val="00B908A9"/>
    <w:rsid w:val="00B90908"/>
    <w:rsid w:val="00B91454"/>
    <w:rsid w:val="00B91515"/>
    <w:rsid w:val="00B91D1C"/>
    <w:rsid w:val="00B92A05"/>
    <w:rsid w:val="00B92D92"/>
    <w:rsid w:val="00B931A2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96356"/>
    <w:rsid w:val="00B96BBC"/>
    <w:rsid w:val="00B97E4B"/>
    <w:rsid w:val="00BA0D4F"/>
    <w:rsid w:val="00BA13E5"/>
    <w:rsid w:val="00BA15C1"/>
    <w:rsid w:val="00BA1647"/>
    <w:rsid w:val="00BA19B3"/>
    <w:rsid w:val="00BA1B97"/>
    <w:rsid w:val="00BA1F0A"/>
    <w:rsid w:val="00BA2073"/>
    <w:rsid w:val="00BA3003"/>
    <w:rsid w:val="00BA35F9"/>
    <w:rsid w:val="00BA3CEF"/>
    <w:rsid w:val="00BA4038"/>
    <w:rsid w:val="00BA457F"/>
    <w:rsid w:val="00BA48A6"/>
    <w:rsid w:val="00BA51C5"/>
    <w:rsid w:val="00BA61C0"/>
    <w:rsid w:val="00BA6518"/>
    <w:rsid w:val="00BA6544"/>
    <w:rsid w:val="00BA6B7F"/>
    <w:rsid w:val="00BA7581"/>
    <w:rsid w:val="00BA7BFE"/>
    <w:rsid w:val="00BA7D51"/>
    <w:rsid w:val="00BA7FAB"/>
    <w:rsid w:val="00BA7FD3"/>
    <w:rsid w:val="00BB031B"/>
    <w:rsid w:val="00BB0579"/>
    <w:rsid w:val="00BB0CFA"/>
    <w:rsid w:val="00BB12C6"/>
    <w:rsid w:val="00BB19A1"/>
    <w:rsid w:val="00BB24AE"/>
    <w:rsid w:val="00BB2ABA"/>
    <w:rsid w:val="00BB47D8"/>
    <w:rsid w:val="00BB4ADA"/>
    <w:rsid w:val="00BB55C9"/>
    <w:rsid w:val="00BB55D7"/>
    <w:rsid w:val="00BB59A8"/>
    <w:rsid w:val="00BB66AF"/>
    <w:rsid w:val="00BB692D"/>
    <w:rsid w:val="00BB6CA0"/>
    <w:rsid w:val="00BB7EC6"/>
    <w:rsid w:val="00BC06A6"/>
    <w:rsid w:val="00BC0E01"/>
    <w:rsid w:val="00BC1EC9"/>
    <w:rsid w:val="00BC2281"/>
    <w:rsid w:val="00BC22F8"/>
    <w:rsid w:val="00BC2852"/>
    <w:rsid w:val="00BC31EC"/>
    <w:rsid w:val="00BC3CDB"/>
    <w:rsid w:val="00BC3DC5"/>
    <w:rsid w:val="00BC3F11"/>
    <w:rsid w:val="00BC54BB"/>
    <w:rsid w:val="00BC583F"/>
    <w:rsid w:val="00BC5C0D"/>
    <w:rsid w:val="00BC61DC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94E"/>
    <w:rsid w:val="00BD4F13"/>
    <w:rsid w:val="00BD52E8"/>
    <w:rsid w:val="00BD5C0E"/>
    <w:rsid w:val="00BD5D4D"/>
    <w:rsid w:val="00BD5E2E"/>
    <w:rsid w:val="00BD6A5F"/>
    <w:rsid w:val="00BD7B0C"/>
    <w:rsid w:val="00BD7FC7"/>
    <w:rsid w:val="00BE04AA"/>
    <w:rsid w:val="00BE10EA"/>
    <w:rsid w:val="00BE12DB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CCB"/>
    <w:rsid w:val="00BE5E31"/>
    <w:rsid w:val="00BE64BE"/>
    <w:rsid w:val="00BE6880"/>
    <w:rsid w:val="00BE6A32"/>
    <w:rsid w:val="00BE71EA"/>
    <w:rsid w:val="00BE71EB"/>
    <w:rsid w:val="00BE7A39"/>
    <w:rsid w:val="00BF0210"/>
    <w:rsid w:val="00BF10EE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00F"/>
    <w:rsid w:val="00BF59B4"/>
    <w:rsid w:val="00BF5AB9"/>
    <w:rsid w:val="00BF5D92"/>
    <w:rsid w:val="00BF5F60"/>
    <w:rsid w:val="00BF603D"/>
    <w:rsid w:val="00BF64E1"/>
    <w:rsid w:val="00BF69D7"/>
    <w:rsid w:val="00BF6AA8"/>
    <w:rsid w:val="00BF7900"/>
    <w:rsid w:val="00BF7954"/>
    <w:rsid w:val="00C0061B"/>
    <w:rsid w:val="00C00A81"/>
    <w:rsid w:val="00C00F29"/>
    <w:rsid w:val="00C013AA"/>
    <w:rsid w:val="00C018E2"/>
    <w:rsid w:val="00C01B52"/>
    <w:rsid w:val="00C01C59"/>
    <w:rsid w:val="00C02958"/>
    <w:rsid w:val="00C0342A"/>
    <w:rsid w:val="00C03470"/>
    <w:rsid w:val="00C037DD"/>
    <w:rsid w:val="00C03A82"/>
    <w:rsid w:val="00C05100"/>
    <w:rsid w:val="00C0724C"/>
    <w:rsid w:val="00C10085"/>
    <w:rsid w:val="00C106DB"/>
    <w:rsid w:val="00C10E9A"/>
    <w:rsid w:val="00C11142"/>
    <w:rsid w:val="00C11BD3"/>
    <w:rsid w:val="00C122B6"/>
    <w:rsid w:val="00C1234D"/>
    <w:rsid w:val="00C128C1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7048"/>
    <w:rsid w:val="00C17785"/>
    <w:rsid w:val="00C17E82"/>
    <w:rsid w:val="00C2033C"/>
    <w:rsid w:val="00C203C3"/>
    <w:rsid w:val="00C205E3"/>
    <w:rsid w:val="00C20802"/>
    <w:rsid w:val="00C209FC"/>
    <w:rsid w:val="00C20A44"/>
    <w:rsid w:val="00C22A82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587"/>
    <w:rsid w:val="00C26A80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5F24"/>
    <w:rsid w:val="00C369DF"/>
    <w:rsid w:val="00C36B56"/>
    <w:rsid w:val="00C375E7"/>
    <w:rsid w:val="00C37A10"/>
    <w:rsid w:val="00C40705"/>
    <w:rsid w:val="00C40FCF"/>
    <w:rsid w:val="00C41EBF"/>
    <w:rsid w:val="00C42B33"/>
    <w:rsid w:val="00C42CE4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61F"/>
    <w:rsid w:val="00C46A1A"/>
    <w:rsid w:val="00C473C7"/>
    <w:rsid w:val="00C50F3A"/>
    <w:rsid w:val="00C51135"/>
    <w:rsid w:val="00C511A8"/>
    <w:rsid w:val="00C51668"/>
    <w:rsid w:val="00C519E5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7ACF"/>
    <w:rsid w:val="00C57F72"/>
    <w:rsid w:val="00C60580"/>
    <w:rsid w:val="00C61383"/>
    <w:rsid w:val="00C61ADB"/>
    <w:rsid w:val="00C61C8D"/>
    <w:rsid w:val="00C61E08"/>
    <w:rsid w:val="00C62E1B"/>
    <w:rsid w:val="00C62F40"/>
    <w:rsid w:val="00C63335"/>
    <w:rsid w:val="00C64C41"/>
    <w:rsid w:val="00C64EF6"/>
    <w:rsid w:val="00C65479"/>
    <w:rsid w:val="00C65EDD"/>
    <w:rsid w:val="00C664D2"/>
    <w:rsid w:val="00C6696F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512"/>
    <w:rsid w:val="00C73AB0"/>
    <w:rsid w:val="00C73FEC"/>
    <w:rsid w:val="00C7446A"/>
    <w:rsid w:val="00C746A8"/>
    <w:rsid w:val="00C75832"/>
    <w:rsid w:val="00C75C44"/>
    <w:rsid w:val="00C761CB"/>
    <w:rsid w:val="00C76650"/>
    <w:rsid w:val="00C76699"/>
    <w:rsid w:val="00C772E3"/>
    <w:rsid w:val="00C7738F"/>
    <w:rsid w:val="00C77C68"/>
    <w:rsid w:val="00C77D0B"/>
    <w:rsid w:val="00C80AB6"/>
    <w:rsid w:val="00C81712"/>
    <w:rsid w:val="00C81787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7619"/>
    <w:rsid w:val="00C8782F"/>
    <w:rsid w:val="00C878E2"/>
    <w:rsid w:val="00C879CF"/>
    <w:rsid w:val="00C87A92"/>
    <w:rsid w:val="00C87E6D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40E8"/>
    <w:rsid w:val="00C943B2"/>
    <w:rsid w:val="00C9455E"/>
    <w:rsid w:val="00C9502E"/>
    <w:rsid w:val="00C950CC"/>
    <w:rsid w:val="00C95605"/>
    <w:rsid w:val="00C95675"/>
    <w:rsid w:val="00C95BA3"/>
    <w:rsid w:val="00C95D5C"/>
    <w:rsid w:val="00C966D7"/>
    <w:rsid w:val="00C96C27"/>
    <w:rsid w:val="00C9703A"/>
    <w:rsid w:val="00C9712A"/>
    <w:rsid w:val="00C97287"/>
    <w:rsid w:val="00C97C32"/>
    <w:rsid w:val="00C97DC8"/>
    <w:rsid w:val="00CA07BD"/>
    <w:rsid w:val="00CA1318"/>
    <w:rsid w:val="00CA1CBC"/>
    <w:rsid w:val="00CA1DF0"/>
    <w:rsid w:val="00CA29D4"/>
    <w:rsid w:val="00CA2B41"/>
    <w:rsid w:val="00CA2E09"/>
    <w:rsid w:val="00CA2F86"/>
    <w:rsid w:val="00CA331C"/>
    <w:rsid w:val="00CA484E"/>
    <w:rsid w:val="00CA4E19"/>
    <w:rsid w:val="00CA5713"/>
    <w:rsid w:val="00CA6798"/>
    <w:rsid w:val="00CA73DB"/>
    <w:rsid w:val="00CA7C1D"/>
    <w:rsid w:val="00CB067E"/>
    <w:rsid w:val="00CB0851"/>
    <w:rsid w:val="00CB09A2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3D1E"/>
    <w:rsid w:val="00CB4452"/>
    <w:rsid w:val="00CB450B"/>
    <w:rsid w:val="00CB4935"/>
    <w:rsid w:val="00CB4D9B"/>
    <w:rsid w:val="00CB4FA3"/>
    <w:rsid w:val="00CB5DA9"/>
    <w:rsid w:val="00CB5DF5"/>
    <w:rsid w:val="00CB60B6"/>
    <w:rsid w:val="00CB61D5"/>
    <w:rsid w:val="00CB6213"/>
    <w:rsid w:val="00CB649D"/>
    <w:rsid w:val="00CB6650"/>
    <w:rsid w:val="00CB6EC8"/>
    <w:rsid w:val="00CB6F90"/>
    <w:rsid w:val="00CB7475"/>
    <w:rsid w:val="00CB7520"/>
    <w:rsid w:val="00CB75F5"/>
    <w:rsid w:val="00CC076A"/>
    <w:rsid w:val="00CC07F7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15B"/>
    <w:rsid w:val="00CC3447"/>
    <w:rsid w:val="00CC359E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42"/>
    <w:rsid w:val="00CD105C"/>
    <w:rsid w:val="00CD1248"/>
    <w:rsid w:val="00CD15DB"/>
    <w:rsid w:val="00CD2365"/>
    <w:rsid w:val="00CD2576"/>
    <w:rsid w:val="00CD2656"/>
    <w:rsid w:val="00CD2DC5"/>
    <w:rsid w:val="00CD3347"/>
    <w:rsid w:val="00CD3825"/>
    <w:rsid w:val="00CD3A93"/>
    <w:rsid w:val="00CD50B9"/>
    <w:rsid w:val="00CD51F9"/>
    <w:rsid w:val="00CD57A6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881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2AD"/>
    <w:rsid w:val="00CF1F4F"/>
    <w:rsid w:val="00CF2674"/>
    <w:rsid w:val="00CF2B53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DD4"/>
    <w:rsid w:val="00CF5F8C"/>
    <w:rsid w:val="00CF6200"/>
    <w:rsid w:val="00CF66C9"/>
    <w:rsid w:val="00CF71AE"/>
    <w:rsid w:val="00CF751A"/>
    <w:rsid w:val="00CF7744"/>
    <w:rsid w:val="00D00082"/>
    <w:rsid w:val="00D00646"/>
    <w:rsid w:val="00D0084A"/>
    <w:rsid w:val="00D00FFD"/>
    <w:rsid w:val="00D01B6C"/>
    <w:rsid w:val="00D01BB4"/>
    <w:rsid w:val="00D01D7B"/>
    <w:rsid w:val="00D036BE"/>
    <w:rsid w:val="00D03B57"/>
    <w:rsid w:val="00D03E8E"/>
    <w:rsid w:val="00D042BE"/>
    <w:rsid w:val="00D043EC"/>
    <w:rsid w:val="00D0487E"/>
    <w:rsid w:val="00D04BD2"/>
    <w:rsid w:val="00D04DAC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A37"/>
    <w:rsid w:val="00D07DC2"/>
    <w:rsid w:val="00D1041E"/>
    <w:rsid w:val="00D10545"/>
    <w:rsid w:val="00D1061E"/>
    <w:rsid w:val="00D10C78"/>
    <w:rsid w:val="00D11996"/>
    <w:rsid w:val="00D11A16"/>
    <w:rsid w:val="00D11F9C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66F"/>
    <w:rsid w:val="00D15EA6"/>
    <w:rsid w:val="00D1650C"/>
    <w:rsid w:val="00D16A51"/>
    <w:rsid w:val="00D16DBD"/>
    <w:rsid w:val="00D17C41"/>
    <w:rsid w:val="00D17C81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520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5419"/>
    <w:rsid w:val="00D35ABF"/>
    <w:rsid w:val="00D3638D"/>
    <w:rsid w:val="00D36CB7"/>
    <w:rsid w:val="00D40079"/>
    <w:rsid w:val="00D424D6"/>
    <w:rsid w:val="00D426A7"/>
    <w:rsid w:val="00D43699"/>
    <w:rsid w:val="00D43736"/>
    <w:rsid w:val="00D43803"/>
    <w:rsid w:val="00D43C81"/>
    <w:rsid w:val="00D442BD"/>
    <w:rsid w:val="00D447A4"/>
    <w:rsid w:val="00D4569B"/>
    <w:rsid w:val="00D45705"/>
    <w:rsid w:val="00D458F2"/>
    <w:rsid w:val="00D466B4"/>
    <w:rsid w:val="00D467A2"/>
    <w:rsid w:val="00D46F06"/>
    <w:rsid w:val="00D478F1"/>
    <w:rsid w:val="00D47AA3"/>
    <w:rsid w:val="00D47D77"/>
    <w:rsid w:val="00D5011F"/>
    <w:rsid w:val="00D504CE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4CFE"/>
    <w:rsid w:val="00D5526B"/>
    <w:rsid w:val="00D5534A"/>
    <w:rsid w:val="00D557C2"/>
    <w:rsid w:val="00D55C83"/>
    <w:rsid w:val="00D55EC1"/>
    <w:rsid w:val="00D566DD"/>
    <w:rsid w:val="00D56EAE"/>
    <w:rsid w:val="00D6012A"/>
    <w:rsid w:val="00D6029D"/>
    <w:rsid w:val="00D603CD"/>
    <w:rsid w:val="00D6072B"/>
    <w:rsid w:val="00D61125"/>
    <w:rsid w:val="00D6115A"/>
    <w:rsid w:val="00D62846"/>
    <w:rsid w:val="00D62B25"/>
    <w:rsid w:val="00D62C9D"/>
    <w:rsid w:val="00D62E4E"/>
    <w:rsid w:val="00D6323B"/>
    <w:rsid w:val="00D63DF4"/>
    <w:rsid w:val="00D63FCC"/>
    <w:rsid w:val="00D6526E"/>
    <w:rsid w:val="00D65441"/>
    <w:rsid w:val="00D659AA"/>
    <w:rsid w:val="00D65FCE"/>
    <w:rsid w:val="00D66610"/>
    <w:rsid w:val="00D669BD"/>
    <w:rsid w:val="00D6725C"/>
    <w:rsid w:val="00D67A10"/>
    <w:rsid w:val="00D70192"/>
    <w:rsid w:val="00D70766"/>
    <w:rsid w:val="00D70D8D"/>
    <w:rsid w:val="00D71C2F"/>
    <w:rsid w:val="00D722A2"/>
    <w:rsid w:val="00D725D7"/>
    <w:rsid w:val="00D73301"/>
    <w:rsid w:val="00D735B2"/>
    <w:rsid w:val="00D73607"/>
    <w:rsid w:val="00D73DA4"/>
    <w:rsid w:val="00D7429D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F87"/>
    <w:rsid w:val="00D8736B"/>
    <w:rsid w:val="00D90704"/>
    <w:rsid w:val="00D90D51"/>
    <w:rsid w:val="00D90DEA"/>
    <w:rsid w:val="00D910A2"/>
    <w:rsid w:val="00D916C3"/>
    <w:rsid w:val="00D917AC"/>
    <w:rsid w:val="00D9236C"/>
    <w:rsid w:val="00D9284F"/>
    <w:rsid w:val="00D932B6"/>
    <w:rsid w:val="00D93530"/>
    <w:rsid w:val="00D93B5A"/>
    <w:rsid w:val="00D93C4E"/>
    <w:rsid w:val="00D9464F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25C"/>
    <w:rsid w:val="00D97C6A"/>
    <w:rsid w:val="00DA030D"/>
    <w:rsid w:val="00DA0A04"/>
    <w:rsid w:val="00DA1274"/>
    <w:rsid w:val="00DA14CD"/>
    <w:rsid w:val="00DA16F0"/>
    <w:rsid w:val="00DA1A81"/>
    <w:rsid w:val="00DA1B60"/>
    <w:rsid w:val="00DA1C84"/>
    <w:rsid w:val="00DA1DCA"/>
    <w:rsid w:val="00DA2494"/>
    <w:rsid w:val="00DA377A"/>
    <w:rsid w:val="00DA3DB0"/>
    <w:rsid w:val="00DA3E43"/>
    <w:rsid w:val="00DA453F"/>
    <w:rsid w:val="00DA47ED"/>
    <w:rsid w:val="00DA52BB"/>
    <w:rsid w:val="00DA53FA"/>
    <w:rsid w:val="00DA5D60"/>
    <w:rsid w:val="00DA6797"/>
    <w:rsid w:val="00DA6B9C"/>
    <w:rsid w:val="00DA6EBD"/>
    <w:rsid w:val="00DA7917"/>
    <w:rsid w:val="00DA7A6B"/>
    <w:rsid w:val="00DA7C24"/>
    <w:rsid w:val="00DA7DB2"/>
    <w:rsid w:val="00DA7E69"/>
    <w:rsid w:val="00DA7F48"/>
    <w:rsid w:val="00DB0231"/>
    <w:rsid w:val="00DB0492"/>
    <w:rsid w:val="00DB1E2C"/>
    <w:rsid w:val="00DB224A"/>
    <w:rsid w:val="00DB2733"/>
    <w:rsid w:val="00DB2997"/>
    <w:rsid w:val="00DB34B7"/>
    <w:rsid w:val="00DB37C9"/>
    <w:rsid w:val="00DB387A"/>
    <w:rsid w:val="00DB387C"/>
    <w:rsid w:val="00DB3C23"/>
    <w:rsid w:val="00DB53F3"/>
    <w:rsid w:val="00DB584B"/>
    <w:rsid w:val="00DB5A41"/>
    <w:rsid w:val="00DB5E37"/>
    <w:rsid w:val="00DB5FEF"/>
    <w:rsid w:val="00DB625F"/>
    <w:rsid w:val="00DB651D"/>
    <w:rsid w:val="00DB6648"/>
    <w:rsid w:val="00DB6818"/>
    <w:rsid w:val="00DB69FA"/>
    <w:rsid w:val="00DB6F75"/>
    <w:rsid w:val="00DB723A"/>
    <w:rsid w:val="00DB72A6"/>
    <w:rsid w:val="00DB761F"/>
    <w:rsid w:val="00DB7CB0"/>
    <w:rsid w:val="00DB7F33"/>
    <w:rsid w:val="00DC00CB"/>
    <w:rsid w:val="00DC0D35"/>
    <w:rsid w:val="00DC0EE9"/>
    <w:rsid w:val="00DC189C"/>
    <w:rsid w:val="00DC1990"/>
    <w:rsid w:val="00DC1CBC"/>
    <w:rsid w:val="00DC200A"/>
    <w:rsid w:val="00DC3D91"/>
    <w:rsid w:val="00DC40AE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76B"/>
    <w:rsid w:val="00DD4E82"/>
    <w:rsid w:val="00DD5C16"/>
    <w:rsid w:val="00DD5F62"/>
    <w:rsid w:val="00DD6160"/>
    <w:rsid w:val="00DD62A6"/>
    <w:rsid w:val="00DD6718"/>
    <w:rsid w:val="00DD6BB3"/>
    <w:rsid w:val="00DD7042"/>
    <w:rsid w:val="00DD758C"/>
    <w:rsid w:val="00DD75AF"/>
    <w:rsid w:val="00DD775F"/>
    <w:rsid w:val="00DE091D"/>
    <w:rsid w:val="00DE0957"/>
    <w:rsid w:val="00DE11A2"/>
    <w:rsid w:val="00DE124F"/>
    <w:rsid w:val="00DE1B06"/>
    <w:rsid w:val="00DE3530"/>
    <w:rsid w:val="00DE4094"/>
    <w:rsid w:val="00DE47BD"/>
    <w:rsid w:val="00DE510D"/>
    <w:rsid w:val="00DE56E6"/>
    <w:rsid w:val="00DE5ADE"/>
    <w:rsid w:val="00DE69B3"/>
    <w:rsid w:val="00DE6F02"/>
    <w:rsid w:val="00DE7F4F"/>
    <w:rsid w:val="00DF02C7"/>
    <w:rsid w:val="00DF0A1E"/>
    <w:rsid w:val="00DF0A38"/>
    <w:rsid w:val="00DF0F57"/>
    <w:rsid w:val="00DF1189"/>
    <w:rsid w:val="00DF2922"/>
    <w:rsid w:val="00DF2F5B"/>
    <w:rsid w:val="00DF3EF3"/>
    <w:rsid w:val="00DF41C7"/>
    <w:rsid w:val="00DF46EA"/>
    <w:rsid w:val="00DF4866"/>
    <w:rsid w:val="00DF4F9C"/>
    <w:rsid w:val="00DF509A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B93"/>
    <w:rsid w:val="00DF6C56"/>
    <w:rsid w:val="00DF6F61"/>
    <w:rsid w:val="00DF7966"/>
    <w:rsid w:val="00E006D1"/>
    <w:rsid w:val="00E0183A"/>
    <w:rsid w:val="00E0209E"/>
    <w:rsid w:val="00E02AC5"/>
    <w:rsid w:val="00E03ACB"/>
    <w:rsid w:val="00E055D1"/>
    <w:rsid w:val="00E05950"/>
    <w:rsid w:val="00E05A69"/>
    <w:rsid w:val="00E05E8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6329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48C4"/>
    <w:rsid w:val="00E251FA"/>
    <w:rsid w:val="00E25E22"/>
    <w:rsid w:val="00E25F68"/>
    <w:rsid w:val="00E26252"/>
    <w:rsid w:val="00E268F6"/>
    <w:rsid w:val="00E3061E"/>
    <w:rsid w:val="00E30999"/>
    <w:rsid w:val="00E30CA4"/>
    <w:rsid w:val="00E327D2"/>
    <w:rsid w:val="00E329E2"/>
    <w:rsid w:val="00E32A3A"/>
    <w:rsid w:val="00E33319"/>
    <w:rsid w:val="00E3333C"/>
    <w:rsid w:val="00E33349"/>
    <w:rsid w:val="00E3363D"/>
    <w:rsid w:val="00E342A8"/>
    <w:rsid w:val="00E346FF"/>
    <w:rsid w:val="00E34E6E"/>
    <w:rsid w:val="00E34F35"/>
    <w:rsid w:val="00E351DF"/>
    <w:rsid w:val="00E35C07"/>
    <w:rsid w:val="00E367B2"/>
    <w:rsid w:val="00E37644"/>
    <w:rsid w:val="00E37C7D"/>
    <w:rsid w:val="00E40848"/>
    <w:rsid w:val="00E41207"/>
    <w:rsid w:val="00E42683"/>
    <w:rsid w:val="00E42AE9"/>
    <w:rsid w:val="00E4304E"/>
    <w:rsid w:val="00E432AC"/>
    <w:rsid w:val="00E434AB"/>
    <w:rsid w:val="00E43943"/>
    <w:rsid w:val="00E43997"/>
    <w:rsid w:val="00E43B34"/>
    <w:rsid w:val="00E44151"/>
    <w:rsid w:val="00E44832"/>
    <w:rsid w:val="00E4490D"/>
    <w:rsid w:val="00E44CE8"/>
    <w:rsid w:val="00E465E4"/>
    <w:rsid w:val="00E46BD8"/>
    <w:rsid w:val="00E47462"/>
    <w:rsid w:val="00E47607"/>
    <w:rsid w:val="00E47A2A"/>
    <w:rsid w:val="00E51473"/>
    <w:rsid w:val="00E514E0"/>
    <w:rsid w:val="00E5190B"/>
    <w:rsid w:val="00E51A4D"/>
    <w:rsid w:val="00E521CE"/>
    <w:rsid w:val="00E53735"/>
    <w:rsid w:val="00E53CA7"/>
    <w:rsid w:val="00E53D12"/>
    <w:rsid w:val="00E54086"/>
    <w:rsid w:val="00E546A5"/>
    <w:rsid w:val="00E54802"/>
    <w:rsid w:val="00E54F11"/>
    <w:rsid w:val="00E54F3B"/>
    <w:rsid w:val="00E5570E"/>
    <w:rsid w:val="00E55A86"/>
    <w:rsid w:val="00E56184"/>
    <w:rsid w:val="00E566C3"/>
    <w:rsid w:val="00E56AA1"/>
    <w:rsid w:val="00E57979"/>
    <w:rsid w:val="00E608A1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40A"/>
    <w:rsid w:val="00E65D4F"/>
    <w:rsid w:val="00E65F99"/>
    <w:rsid w:val="00E66337"/>
    <w:rsid w:val="00E66818"/>
    <w:rsid w:val="00E66F36"/>
    <w:rsid w:val="00E674C2"/>
    <w:rsid w:val="00E67540"/>
    <w:rsid w:val="00E675FA"/>
    <w:rsid w:val="00E67E11"/>
    <w:rsid w:val="00E7139A"/>
    <w:rsid w:val="00E7177E"/>
    <w:rsid w:val="00E71EB9"/>
    <w:rsid w:val="00E71FD7"/>
    <w:rsid w:val="00E7213D"/>
    <w:rsid w:val="00E722F0"/>
    <w:rsid w:val="00E72B00"/>
    <w:rsid w:val="00E72B44"/>
    <w:rsid w:val="00E7315C"/>
    <w:rsid w:val="00E73A8C"/>
    <w:rsid w:val="00E7478A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2EB1"/>
    <w:rsid w:val="00E83A43"/>
    <w:rsid w:val="00E8500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2F4E"/>
    <w:rsid w:val="00E93166"/>
    <w:rsid w:val="00E9355E"/>
    <w:rsid w:val="00E9399D"/>
    <w:rsid w:val="00E93EAB"/>
    <w:rsid w:val="00E94539"/>
    <w:rsid w:val="00E949F4"/>
    <w:rsid w:val="00E95991"/>
    <w:rsid w:val="00E95DEC"/>
    <w:rsid w:val="00E963A7"/>
    <w:rsid w:val="00E96826"/>
    <w:rsid w:val="00E971ED"/>
    <w:rsid w:val="00E97498"/>
    <w:rsid w:val="00EA0149"/>
    <w:rsid w:val="00EA0248"/>
    <w:rsid w:val="00EA04C1"/>
    <w:rsid w:val="00EA072B"/>
    <w:rsid w:val="00EA0DC1"/>
    <w:rsid w:val="00EA1212"/>
    <w:rsid w:val="00EA1E15"/>
    <w:rsid w:val="00EA2685"/>
    <w:rsid w:val="00EA2B49"/>
    <w:rsid w:val="00EA3263"/>
    <w:rsid w:val="00EA398D"/>
    <w:rsid w:val="00EA3C23"/>
    <w:rsid w:val="00EA41C7"/>
    <w:rsid w:val="00EA44CD"/>
    <w:rsid w:val="00EA454C"/>
    <w:rsid w:val="00EA4802"/>
    <w:rsid w:val="00EA4825"/>
    <w:rsid w:val="00EA4E1F"/>
    <w:rsid w:val="00EA4E34"/>
    <w:rsid w:val="00EA54AB"/>
    <w:rsid w:val="00EA552E"/>
    <w:rsid w:val="00EA6585"/>
    <w:rsid w:val="00EA6B12"/>
    <w:rsid w:val="00EA6E2C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D9B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FD"/>
    <w:rsid w:val="00EC5708"/>
    <w:rsid w:val="00EC5A45"/>
    <w:rsid w:val="00EC5E75"/>
    <w:rsid w:val="00EC64F4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667"/>
    <w:rsid w:val="00ED16A5"/>
    <w:rsid w:val="00ED1933"/>
    <w:rsid w:val="00ED20C0"/>
    <w:rsid w:val="00ED2118"/>
    <w:rsid w:val="00ED249E"/>
    <w:rsid w:val="00ED295D"/>
    <w:rsid w:val="00ED2D71"/>
    <w:rsid w:val="00ED2D94"/>
    <w:rsid w:val="00ED2E85"/>
    <w:rsid w:val="00ED330C"/>
    <w:rsid w:val="00ED37B1"/>
    <w:rsid w:val="00ED45A2"/>
    <w:rsid w:val="00ED4678"/>
    <w:rsid w:val="00ED46B6"/>
    <w:rsid w:val="00ED48A8"/>
    <w:rsid w:val="00ED4B4B"/>
    <w:rsid w:val="00ED5688"/>
    <w:rsid w:val="00ED58EE"/>
    <w:rsid w:val="00ED5FE3"/>
    <w:rsid w:val="00ED67A4"/>
    <w:rsid w:val="00ED6A55"/>
    <w:rsid w:val="00ED6A8F"/>
    <w:rsid w:val="00ED7A3B"/>
    <w:rsid w:val="00EE01B5"/>
    <w:rsid w:val="00EE0770"/>
    <w:rsid w:val="00EE15CC"/>
    <w:rsid w:val="00EE1709"/>
    <w:rsid w:val="00EE2C76"/>
    <w:rsid w:val="00EE2FA1"/>
    <w:rsid w:val="00EE31A2"/>
    <w:rsid w:val="00EE399F"/>
    <w:rsid w:val="00EE4518"/>
    <w:rsid w:val="00EE4588"/>
    <w:rsid w:val="00EE46DF"/>
    <w:rsid w:val="00EE4DB6"/>
    <w:rsid w:val="00EE561C"/>
    <w:rsid w:val="00EE603B"/>
    <w:rsid w:val="00EE6154"/>
    <w:rsid w:val="00EE682F"/>
    <w:rsid w:val="00EE6D0E"/>
    <w:rsid w:val="00EE6E83"/>
    <w:rsid w:val="00EE7765"/>
    <w:rsid w:val="00EE7767"/>
    <w:rsid w:val="00EF04E8"/>
    <w:rsid w:val="00EF065F"/>
    <w:rsid w:val="00EF08FD"/>
    <w:rsid w:val="00EF0B19"/>
    <w:rsid w:val="00EF14A1"/>
    <w:rsid w:val="00EF1986"/>
    <w:rsid w:val="00EF1E3E"/>
    <w:rsid w:val="00EF2049"/>
    <w:rsid w:val="00EF2309"/>
    <w:rsid w:val="00EF23FC"/>
    <w:rsid w:val="00EF24C2"/>
    <w:rsid w:val="00EF2739"/>
    <w:rsid w:val="00EF3917"/>
    <w:rsid w:val="00EF3E38"/>
    <w:rsid w:val="00EF4E63"/>
    <w:rsid w:val="00EF5281"/>
    <w:rsid w:val="00EF5C53"/>
    <w:rsid w:val="00EF68B6"/>
    <w:rsid w:val="00EF6BB4"/>
    <w:rsid w:val="00EF713C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0C6"/>
    <w:rsid w:val="00F04978"/>
    <w:rsid w:val="00F04AAB"/>
    <w:rsid w:val="00F04E98"/>
    <w:rsid w:val="00F052A5"/>
    <w:rsid w:val="00F05C4E"/>
    <w:rsid w:val="00F05CE6"/>
    <w:rsid w:val="00F05EB1"/>
    <w:rsid w:val="00F06C48"/>
    <w:rsid w:val="00F06D60"/>
    <w:rsid w:val="00F07303"/>
    <w:rsid w:val="00F07592"/>
    <w:rsid w:val="00F079F0"/>
    <w:rsid w:val="00F07B4D"/>
    <w:rsid w:val="00F07BDB"/>
    <w:rsid w:val="00F07C65"/>
    <w:rsid w:val="00F07D3A"/>
    <w:rsid w:val="00F07DBC"/>
    <w:rsid w:val="00F10E85"/>
    <w:rsid w:val="00F10F03"/>
    <w:rsid w:val="00F117A7"/>
    <w:rsid w:val="00F119CD"/>
    <w:rsid w:val="00F11AF7"/>
    <w:rsid w:val="00F11CA3"/>
    <w:rsid w:val="00F124C5"/>
    <w:rsid w:val="00F12762"/>
    <w:rsid w:val="00F12A8E"/>
    <w:rsid w:val="00F13181"/>
    <w:rsid w:val="00F144D7"/>
    <w:rsid w:val="00F146F4"/>
    <w:rsid w:val="00F147BE"/>
    <w:rsid w:val="00F15448"/>
    <w:rsid w:val="00F15677"/>
    <w:rsid w:val="00F15AC2"/>
    <w:rsid w:val="00F15DC7"/>
    <w:rsid w:val="00F160DD"/>
    <w:rsid w:val="00F160EB"/>
    <w:rsid w:val="00F1768E"/>
    <w:rsid w:val="00F202F8"/>
    <w:rsid w:val="00F206E0"/>
    <w:rsid w:val="00F20DB0"/>
    <w:rsid w:val="00F21060"/>
    <w:rsid w:val="00F21454"/>
    <w:rsid w:val="00F214CB"/>
    <w:rsid w:val="00F21680"/>
    <w:rsid w:val="00F218A1"/>
    <w:rsid w:val="00F220E9"/>
    <w:rsid w:val="00F2234A"/>
    <w:rsid w:val="00F22371"/>
    <w:rsid w:val="00F22640"/>
    <w:rsid w:val="00F2286F"/>
    <w:rsid w:val="00F239C6"/>
    <w:rsid w:val="00F24631"/>
    <w:rsid w:val="00F24F2A"/>
    <w:rsid w:val="00F25343"/>
    <w:rsid w:val="00F25588"/>
    <w:rsid w:val="00F27FA3"/>
    <w:rsid w:val="00F313D9"/>
    <w:rsid w:val="00F327BB"/>
    <w:rsid w:val="00F32C2A"/>
    <w:rsid w:val="00F34004"/>
    <w:rsid w:val="00F34626"/>
    <w:rsid w:val="00F34C92"/>
    <w:rsid w:val="00F35A13"/>
    <w:rsid w:val="00F36266"/>
    <w:rsid w:val="00F3646A"/>
    <w:rsid w:val="00F3744C"/>
    <w:rsid w:val="00F3798B"/>
    <w:rsid w:val="00F37FBC"/>
    <w:rsid w:val="00F400DD"/>
    <w:rsid w:val="00F40881"/>
    <w:rsid w:val="00F40CCF"/>
    <w:rsid w:val="00F4103F"/>
    <w:rsid w:val="00F41B2A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595C"/>
    <w:rsid w:val="00F46C3A"/>
    <w:rsid w:val="00F46E35"/>
    <w:rsid w:val="00F47274"/>
    <w:rsid w:val="00F476E1"/>
    <w:rsid w:val="00F50A4E"/>
    <w:rsid w:val="00F50E1C"/>
    <w:rsid w:val="00F51082"/>
    <w:rsid w:val="00F517AC"/>
    <w:rsid w:val="00F518BC"/>
    <w:rsid w:val="00F51D04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BF3"/>
    <w:rsid w:val="00F56316"/>
    <w:rsid w:val="00F5659C"/>
    <w:rsid w:val="00F5696E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840"/>
    <w:rsid w:val="00F67951"/>
    <w:rsid w:val="00F67F3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EE3"/>
    <w:rsid w:val="00F74EE4"/>
    <w:rsid w:val="00F74F8B"/>
    <w:rsid w:val="00F75331"/>
    <w:rsid w:val="00F75813"/>
    <w:rsid w:val="00F758A0"/>
    <w:rsid w:val="00F759FB"/>
    <w:rsid w:val="00F75ADA"/>
    <w:rsid w:val="00F75B92"/>
    <w:rsid w:val="00F75E98"/>
    <w:rsid w:val="00F76566"/>
    <w:rsid w:val="00F76A17"/>
    <w:rsid w:val="00F76B38"/>
    <w:rsid w:val="00F76F26"/>
    <w:rsid w:val="00F76F4F"/>
    <w:rsid w:val="00F7722C"/>
    <w:rsid w:val="00F772EF"/>
    <w:rsid w:val="00F774B1"/>
    <w:rsid w:val="00F77AA2"/>
    <w:rsid w:val="00F77D1D"/>
    <w:rsid w:val="00F77F9D"/>
    <w:rsid w:val="00F80F56"/>
    <w:rsid w:val="00F81535"/>
    <w:rsid w:val="00F81A25"/>
    <w:rsid w:val="00F81EC8"/>
    <w:rsid w:val="00F82383"/>
    <w:rsid w:val="00F824B9"/>
    <w:rsid w:val="00F826F7"/>
    <w:rsid w:val="00F8272D"/>
    <w:rsid w:val="00F82F3C"/>
    <w:rsid w:val="00F82FCE"/>
    <w:rsid w:val="00F83201"/>
    <w:rsid w:val="00F832EF"/>
    <w:rsid w:val="00F83A1C"/>
    <w:rsid w:val="00F83D26"/>
    <w:rsid w:val="00F8437D"/>
    <w:rsid w:val="00F84BF9"/>
    <w:rsid w:val="00F8636E"/>
    <w:rsid w:val="00F86797"/>
    <w:rsid w:val="00F86AD6"/>
    <w:rsid w:val="00F87527"/>
    <w:rsid w:val="00F90094"/>
    <w:rsid w:val="00F91EE2"/>
    <w:rsid w:val="00F92739"/>
    <w:rsid w:val="00F93021"/>
    <w:rsid w:val="00F933EC"/>
    <w:rsid w:val="00F93859"/>
    <w:rsid w:val="00F93976"/>
    <w:rsid w:val="00F93B96"/>
    <w:rsid w:val="00F94343"/>
    <w:rsid w:val="00F9443C"/>
    <w:rsid w:val="00F94E58"/>
    <w:rsid w:val="00F95126"/>
    <w:rsid w:val="00F95764"/>
    <w:rsid w:val="00F95CAF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3B19"/>
    <w:rsid w:val="00FA45DA"/>
    <w:rsid w:val="00FA4C44"/>
    <w:rsid w:val="00FA4D04"/>
    <w:rsid w:val="00FA5B43"/>
    <w:rsid w:val="00FA5D9E"/>
    <w:rsid w:val="00FA5F53"/>
    <w:rsid w:val="00FA6847"/>
    <w:rsid w:val="00FA6BA5"/>
    <w:rsid w:val="00FA7D10"/>
    <w:rsid w:val="00FB282C"/>
    <w:rsid w:val="00FB2A17"/>
    <w:rsid w:val="00FB2FA4"/>
    <w:rsid w:val="00FB3B07"/>
    <w:rsid w:val="00FB3C34"/>
    <w:rsid w:val="00FB453B"/>
    <w:rsid w:val="00FB45A2"/>
    <w:rsid w:val="00FB4616"/>
    <w:rsid w:val="00FB5332"/>
    <w:rsid w:val="00FB56F1"/>
    <w:rsid w:val="00FB5A2F"/>
    <w:rsid w:val="00FB5D99"/>
    <w:rsid w:val="00FB5F2C"/>
    <w:rsid w:val="00FB5F9F"/>
    <w:rsid w:val="00FB6287"/>
    <w:rsid w:val="00FB6549"/>
    <w:rsid w:val="00FB679B"/>
    <w:rsid w:val="00FB7747"/>
    <w:rsid w:val="00FB7D71"/>
    <w:rsid w:val="00FC00E8"/>
    <w:rsid w:val="00FC0CEF"/>
    <w:rsid w:val="00FC0F14"/>
    <w:rsid w:val="00FC1092"/>
    <w:rsid w:val="00FC2456"/>
    <w:rsid w:val="00FC2529"/>
    <w:rsid w:val="00FC2F86"/>
    <w:rsid w:val="00FC3773"/>
    <w:rsid w:val="00FC37D8"/>
    <w:rsid w:val="00FC3BD1"/>
    <w:rsid w:val="00FC41D0"/>
    <w:rsid w:val="00FC431D"/>
    <w:rsid w:val="00FC44A4"/>
    <w:rsid w:val="00FC493F"/>
    <w:rsid w:val="00FC5333"/>
    <w:rsid w:val="00FC5622"/>
    <w:rsid w:val="00FC5949"/>
    <w:rsid w:val="00FC5E36"/>
    <w:rsid w:val="00FC5FBB"/>
    <w:rsid w:val="00FC6701"/>
    <w:rsid w:val="00FC68F7"/>
    <w:rsid w:val="00FC7EAE"/>
    <w:rsid w:val="00FD0214"/>
    <w:rsid w:val="00FD03E9"/>
    <w:rsid w:val="00FD0467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421C"/>
    <w:rsid w:val="00FE4A46"/>
    <w:rsid w:val="00FE4E11"/>
    <w:rsid w:val="00FE4E71"/>
    <w:rsid w:val="00FE567E"/>
    <w:rsid w:val="00FE5B29"/>
    <w:rsid w:val="00FE60BE"/>
    <w:rsid w:val="00FE6139"/>
    <w:rsid w:val="00FE6212"/>
    <w:rsid w:val="00FE6599"/>
    <w:rsid w:val="00FE6E87"/>
    <w:rsid w:val="00FE75E4"/>
    <w:rsid w:val="00FE7CE0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5B2A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CBB7AAD1-32F2-49ED-AB71-53B61C158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qFormat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RCoverPageZchn">
    <w:name w:val="CR Cover Page Zchn"/>
    <w:link w:val="CRCoverPage"/>
    <w:locked/>
    <w:rsid w:val="00B96B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qFormat/>
    <w:rsid w:val="00B84EDB"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Note-Boxed">
    <w:name w:val="Note - Boxed"/>
    <w:basedOn w:val="a"/>
    <w:next w:val="a"/>
    <w:rsid w:val="00B86AD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DAF155-C946-4FD4-978E-4567F9A78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368</TotalTime>
  <Pages>2</Pages>
  <Words>611</Words>
  <Characters>3488</Characters>
  <Application>Microsoft Office Word</Application>
  <DocSecurity>0</DocSecurity>
  <Lines>29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4091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JaYeong Kim</dc:creator>
  <cp:keywords/>
  <dc:description/>
  <cp:lastModifiedBy>최현정/책임연구원/미래기술센터 C&amp;M표준(연)5G무선통신표준Task(stella.choe@lge.com)</cp:lastModifiedBy>
  <cp:revision>61</cp:revision>
  <cp:lastPrinted>2014-08-09T03:01:00Z</cp:lastPrinted>
  <dcterms:created xsi:type="dcterms:W3CDTF">2020-08-05T05:29:00Z</dcterms:created>
  <dcterms:modified xsi:type="dcterms:W3CDTF">2020-08-07T04:33:00Z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